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50886" w14:textId="320D742E" w:rsidR="008B13FA" w:rsidRPr="00ED270C" w:rsidRDefault="00B45431" w:rsidP="008B13FA">
      <w:pPr>
        <w:tabs>
          <w:tab w:val="center" w:pos="4536"/>
          <w:tab w:val="right" w:pos="9356"/>
          <w:tab w:val="right" w:pos="9639"/>
        </w:tabs>
        <w:spacing w:after="0"/>
        <w:rPr>
          <w:rFonts w:ascii="Arial" w:eastAsia="Arial" w:hAnsi="Arial" w:cs="Arial"/>
          <w:b/>
          <w:bCs/>
          <w:sz w:val="24"/>
          <w:szCs w:val="24"/>
        </w:rPr>
      </w:pPr>
      <w:r>
        <w:rPr>
          <w:rFonts w:ascii="Arial" w:eastAsia="Arial" w:hAnsi="Arial" w:cs="Arial"/>
          <w:b/>
          <w:bCs/>
          <w:sz w:val="24"/>
          <w:szCs w:val="24"/>
        </w:rPr>
        <w:t>3GPP TSG RAN WG2 Meeting #104</w:t>
      </w:r>
      <w:r w:rsidR="008B13FA" w:rsidRPr="00ED270C">
        <w:rPr>
          <w:rFonts w:ascii="Arial" w:eastAsia="Arial" w:hAnsi="Arial" w:cs="Arial"/>
          <w:b/>
          <w:bCs/>
          <w:sz w:val="24"/>
          <w:szCs w:val="24"/>
        </w:rPr>
        <w:t xml:space="preserve">               </w:t>
      </w:r>
      <w:r w:rsidR="008B13FA">
        <w:rPr>
          <w:rFonts w:ascii="Arial" w:hAnsi="Arial" w:cs="Arial"/>
          <w:b/>
          <w:bCs/>
          <w:sz w:val="24"/>
        </w:rPr>
        <w:tab/>
      </w:r>
      <w:r w:rsidR="00437509" w:rsidRPr="00437509">
        <w:rPr>
          <w:rFonts w:ascii="Arial" w:hAnsi="Arial" w:cs="Arial"/>
          <w:b/>
          <w:bCs/>
          <w:sz w:val="24"/>
        </w:rPr>
        <w:t>R2-1817617</w:t>
      </w:r>
    </w:p>
    <w:p w14:paraId="02950714" w14:textId="77777777" w:rsidR="000A698C" w:rsidRDefault="00BE1E86" w:rsidP="000A698C">
      <w:pPr>
        <w:pStyle w:val="Header"/>
        <w:rPr>
          <w:noProof w:val="0"/>
          <w:sz w:val="24"/>
          <w:szCs w:val="24"/>
          <w:lang w:eastAsia="zh-CN"/>
        </w:rPr>
      </w:pPr>
      <w:r>
        <w:rPr>
          <w:noProof w:val="0"/>
          <w:sz w:val="24"/>
          <w:szCs w:val="24"/>
          <w:lang w:eastAsia="zh-CN"/>
        </w:rPr>
        <w:t>Spokane, USA</w:t>
      </w:r>
      <w:r w:rsidRPr="008F396F">
        <w:rPr>
          <w:noProof w:val="0"/>
          <w:sz w:val="24"/>
          <w:szCs w:val="24"/>
          <w:lang w:eastAsia="zh-CN"/>
        </w:rPr>
        <w:t xml:space="preserve">, </w:t>
      </w:r>
      <w:r>
        <w:rPr>
          <w:noProof w:val="0"/>
          <w:sz w:val="24"/>
          <w:szCs w:val="24"/>
          <w:lang w:eastAsia="zh-CN"/>
        </w:rPr>
        <w:t>12</w:t>
      </w:r>
      <w:r w:rsidRPr="008F396F">
        <w:rPr>
          <w:noProof w:val="0"/>
          <w:sz w:val="24"/>
          <w:szCs w:val="24"/>
          <w:lang w:eastAsia="zh-CN"/>
        </w:rPr>
        <w:t xml:space="preserve"> - </w:t>
      </w:r>
      <w:r>
        <w:rPr>
          <w:noProof w:val="0"/>
          <w:sz w:val="24"/>
          <w:szCs w:val="24"/>
          <w:lang w:eastAsia="zh-CN"/>
        </w:rPr>
        <w:t>16</w:t>
      </w:r>
      <w:r w:rsidRPr="008F396F">
        <w:rPr>
          <w:noProof w:val="0"/>
          <w:sz w:val="24"/>
          <w:szCs w:val="24"/>
          <w:lang w:eastAsia="zh-CN"/>
        </w:rPr>
        <w:t xml:space="preserve"> </w:t>
      </w:r>
      <w:r>
        <w:rPr>
          <w:noProof w:val="0"/>
          <w:sz w:val="24"/>
          <w:szCs w:val="24"/>
          <w:lang w:eastAsia="zh-CN"/>
        </w:rPr>
        <w:t>November</w:t>
      </w:r>
      <w:r w:rsidRPr="008F396F">
        <w:rPr>
          <w:noProof w:val="0"/>
          <w:sz w:val="24"/>
          <w:szCs w:val="24"/>
          <w:lang w:eastAsia="zh-CN"/>
        </w:rPr>
        <w:t xml:space="preserve"> 2018</w:t>
      </w:r>
    </w:p>
    <w:p w14:paraId="2A3D2A43" w14:textId="77777777" w:rsidR="00BE1E86" w:rsidRPr="008B13FA" w:rsidRDefault="00BE1E86" w:rsidP="000A698C">
      <w:pPr>
        <w:pStyle w:val="Header"/>
        <w:rPr>
          <w:bCs/>
          <w:noProof w:val="0"/>
          <w:sz w:val="24"/>
          <w:lang w:eastAsia="ja-JP"/>
        </w:rPr>
      </w:pPr>
    </w:p>
    <w:p w14:paraId="078B1553"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E1E86">
        <w:rPr>
          <w:rFonts w:cs="Arial"/>
          <w:b/>
          <w:bCs/>
          <w:sz w:val="24"/>
        </w:rPr>
        <w:t>11.1.3</w:t>
      </w:r>
    </w:p>
    <w:p w14:paraId="7DBDD87B"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7726E3E3"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457008">
        <w:rPr>
          <w:rFonts w:ascii="Arial" w:hAnsi="Arial" w:cs="Arial"/>
          <w:b/>
          <w:bCs/>
          <w:sz w:val="24"/>
        </w:rPr>
        <w:t>R</w:t>
      </w:r>
      <w:r w:rsidR="00B45431">
        <w:rPr>
          <w:rFonts w:ascii="Arial" w:hAnsi="Arial" w:cs="Arial"/>
          <w:b/>
          <w:bCs/>
          <w:sz w:val="24"/>
        </w:rPr>
        <w:t xml:space="preserve">esource allocation and </w:t>
      </w:r>
      <w:r w:rsidR="00F474C7">
        <w:rPr>
          <w:rFonts w:ascii="Arial" w:hAnsi="Arial" w:cs="Arial"/>
          <w:b/>
          <w:bCs/>
          <w:sz w:val="24"/>
        </w:rPr>
        <w:t>coordination</w:t>
      </w:r>
      <w:r w:rsidR="00B45431">
        <w:rPr>
          <w:rFonts w:ascii="Arial" w:hAnsi="Arial" w:cs="Arial"/>
          <w:b/>
          <w:bCs/>
          <w:sz w:val="24"/>
        </w:rPr>
        <w:t xml:space="preserve"> for IAB</w:t>
      </w:r>
    </w:p>
    <w:p w14:paraId="2A016963" w14:textId="77777777" w:rsidR="00BE1E86" w:rsidRPr="00B266B0" w:rsidRDefault="00BE1E86" w:rsidP="00BE1E8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BE1E86">
        <w:rPr>
          <w:rFonts w:ascii="Arial" w:hAnsi="Arial" w:cs="Arial"/>
          <w:b/>
          <w:bCs/>
          <w:sz w:val="24"/>
        </w:rPr>
        <w:t>FS_NR_IAB</w:t>
      </w:r>
    </w:p>
    <w:p w14:paraId="1334C06D"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69C6D7AF" w14:textId="77777777" w:rsidR="0034111C" w:rsidRPr="0016316A" w:rsidRDefault="0034111C">
      <w:pPr>
        <w:pStyle w:val="Heading1"/>
      </w:pPr>
      <w:r w:rsidRPr="0016316A">
        <w:t>1</w:t>
      </w:r>
      <w:r w:rsidRPr="0016316A">
        <w:tab/>
      </w:r>
      <w:r w:rsidR="00EE7FA7" w:rsidRPr="0016316A">
        <w:t>Introduction</w:t>
      </w:r>
    </w:p>
    <w:p w14:paraId="0C4D365C" w14:textId="77777777" w:rsidR="004A466E" w:rsidRDefault="004A466E" w:rsidP="003215CC">
      <w:pPr>
        <w:jc w:val="both"/>
      </w:pPr>
      <w:r w:rsidRPr="00CE1280">
        <w:t xml:space="preserve">The study of Integrated Access and Backhaul (IAB) is </w:t>
      </w:r>
      <w:r w:rsidR="00126F6B">
        <w:t xml:space="preserve">an </w:t>
      </w:r>
      <w:r w:rsidRPr="00CE1280">
        <w:t xml:space="preserve">essential component of NR deployments providing a </w:t>
      </w:r>
      <w:r>
        <w:t>mechanism</w:t>
      </w:r>
      <w:r w:rsidRPr="00CE1280">
        <w:t xml:space="preserve"> </w:t>
      </w:r>
      <w:r>
        <w:t xml:space="preserve">to achieve </w:t>
      </w:r>
      <w:r w:rsidRPr="00CE1280">
        <w:t>coverage</w:t>
      </w:r>
      <w:r w:rsidR="00C5249D">
        <w:t xml:space="preserve"> and</w:t>
      </w:r>
      <w:r w:rsidRPr="00CE1280">
        <w:t xml:space="preserve"> reliability</w:t>
      </w:r>
      <w:r>
        <w:t xml:space="preserve"> targets in the absence of </w:t>
      </w:r>
      <w:r w:rsidR="009E1ED5">
        <w:t>wired backhaul connection</w:t>
      </w:r>
      <w:r w:rsidR="00EE619C">
        <w:t xml:space="preserve">. This contribution deals with </w:t>
      </w:r>
      <w:r>
        <w:t>resource allocation</w:t>
      </w:r>
      <w:r w:rsidRPr="00CE1280">
        <w:t xml:space="preserve"> aspects </w:t>
      </w:r>
      <w:r>
        <w:t>between access and BH links. More specifically, we consider the following objectives of the approved IAB study item [1]</w:t>
      </w:r>
      <w:r w:rsidR="00EA54D5">
        <w:t>:</w:t>
      </w:r>
    </w:p>
    <w:p w14:paraId="092B1C7A" w14:textId="77777777" w:rsidR="004A466E" w:rsidRPr="00B45431" w:rsidRDefault="004A466E" w:rsidP="00B45431">
      <w:pPr>
        <w:pStyle w:val="ListParagraph"/>
        <w:numPr>
          <w:ilvl w:val="0"/>
          <w:numId w:val="3"/>
        </w:numPr>
        <w:jc w:val="both"/>
        <w:rPr>
          <w:i/>
          <w:lang w:val="en-US"/>
        </w:rPr>
      </w:pPr>
      <w:r w:rsidRPr="00B45431">
        <w:rPr>
          <w:i/>
          <w:sz w:val="20"/>
          <w:lang w:val="en-GB"/>
        </w:rPr>
        <w:t xml:space="preserve">Dynamic resource allocation between the backhaul and access links [RAN1, RAN2], e.g., </w:t>
      </w:r>
    </w:p>
    <w:p w14:paraId="55F01882" w14:textId="77777777" w:rsidR="004A466E" w:rsidRDefault="004A466E" w:rsidP="00B45431">
      <w:pPr>
        <w:pStyle w:val="ListParagraph"/>
        <w:numPr>
          <w:ilvl w:val="1"/>
          <w:numId w:val="3"/>
        </w:numPr>
        <w:jc w:val="both"/>
        <w:rPr>
          <w:i/>
          <w:sz w:val="20"/>
          <w:szCs w:val="20"/>
          <w:lang w:val="en-US"/>
        </w:rPr>
      </w:pPr>
      <w:r w:rsidRPr="00B75603">
        <w:rPr>
          <w:i/>
          <w:sz w:val="20"/>
          <w:szCs w:val="20"/>
          <w:lang w:val="en-US"/>
        </w:rPr>
        <w:t>Mechanisms to efficiently multiplex access and backhaul links (for both DL and UL directions) in time,</w:t>
      </w:r>
      <w:r w:rsidR="00B45431">
        <w:rPr>
          <w:i/>
          <w:sz w:val="20"/>
          <w:szCs w:val="20"/>
          <w:lang w:val="en-US"/>
        </w:rPr>
        <w:t xml:space="preserve"> </w:t>
      </w:r>
      <w:r w:rsidRPr="00B75603">
        <w:rPr>
          <w:i/>
          <w:sz w:val="20"/>
          <w:szCs w:val="20"/>
          <w:lang w:val="en-US"/>
        </w:rPr>
        <w:t>frequency, or space under a per-link half-duplex constraint across one or multiple backhaul link hops for both TDD and FDD operation</w:t>
      </w:r>
      <w:r w:rsidR="00994866">
        <w:rPr>
          <w:i/>
          <w:sz w:val="20"/>
          <w:szCs w:val="20"/>
          <w:lang w:val="en-US"/>
        </w:rPr>
        <w:t>.</w:t>
      </w:r>
    </w:p>
    <w:p w14:paraId="76E92929" w14:textId="77777777" w:rsidR="00027071" w:rsidRDefault="00027071" w:rsidP="00027071">
      <w:pPr>
        <w:spacing w:after="0"/>
        <w:rPr>
          <w:lang w:val="en-US" w:eastAsia="fi-FI"/>
        </w:rPr>
      </w:pPr>
    </w:p>
    <w:p w14:paraId="69DD0659" w14:textId="77777777" w:rsidR="000A698C" w:rsidRDefault="00370292" w:rsidP="000A698C">
      <w:r>
        <w:rPr>
          <w:lang w:val="en-US" w:eastAsia="fi-FI"/>
        </w:rPr>
        <w:t xml:space="preserve">RAN1 has already agreed the baseline approach for </w:t>
      </w:r>
      <w:r w:rsidR="00520CD7">
        <w:rPr>
          <w:lang w:val="en-US" w:eastAsia="fi-FI"/>
        </w:rPr>
        <w:t xml:space="preserve">resource configuration principles and resource types that would be needed to control the radio resource usage on the parent/child BH/access links. </w:t>
      </w:r>
      <w:r w:rsidR="000A698C">
        <w:rPr>
          <w:lang w:val="en-US" w:eastAsia="fi-FI"/>
        </w:rPr>
        <w:t xml:space="preserve">Relevant agreements made in </w:t>
      </w:r>
      <w:r w:rsidR="000A698C" w:rsidRPr="00ED270C">
        <w:rPr>
          <w:lang w:val="en-US" w:eastAsia="fi-FI"/>
        </w:rPr>
        <w:t>RAN1#93 [</w:t>
      </w:r>
      <w:r w:rsidR="000A698C">
        <w:rPr>
          <w:lang w:val="en-US" w:eastAsia="fi-FI"/>
        </w:rPr>
        <w:t>2</w:t>
      </w:r>
      <w:r w:rsidR="000A698C" w:rsidRPr="00ED270C">
        <w:rPr>
          <w:lang w:val="en-US" w:eastAsia="fi-FI"/>
        </w:rPr>
        <w:t>]</w:t>
      </w:r>
      <w:r w:rsidR="008B13FA">
        <w:rPr>
          <w:lang w:val="en-US" w:eastAsia="fi-FI"/>
        </w:rPr>
        <w:t>, RAN1#94 [3]</w:t>
      </w:r>
      <w:r w:rsidR="000A698C">
        <w:rPr>
          <w:i/>
        </w:rPr>
        <w:t xml:space="preserve"> </w:t>
      </w:r>
      <w:r w:rsidR="000A698C">
        <w:t>and RAN1#94</w:t>
      </w:r>
      <w:r w:rsidR="008B13FA">
        <w:t>bis</w:t>
      </w:r>
      <w:r w:rsidR="000A698C">
        <w:t xml:space="preserve"> [</w:t>
      </w:r>
      <w:r w:rsidR="008B13FA">
        <w:t>4</w:t>
      </w:r>
      <w:r w:rsidR="000A698C">
        <w:t>] are listed in the Appendix.</w:t>
      </w:r>
    </w:p>
    <w:p w14:paraId="5F49794B" w14:textId="77777777" w:rsidR="00062630" w:rsidRDefault="00062630" w:rsidP="00062630">
      <w:pPr>
        <w:pStyle w:val="Heading1"/>
      </w:pPr>
      <w:r>
        <w:rPr>
          <w:color w:val="000000"/>
        </w:rPr>
        <w:t>2</w:t>
      </w:r>
      <w:r w:rsidRPr="00A51522">
        <w:rPr>
          <w:color w:val="000000"/>
        </w:rPr>
        <w:tab/>
      </w:r>
      <w:r w:rsidR="003A0608">
        <w:t xml:space="preserve">Schedulable resources for IAB </w:t>
      </w:r>
      <w:r w:rsidR="00413355">
        <w:t xml:space="preserve">BH </w:t>
      </w:r>
      <w:r w:rsidR="003A0608">
        <w:t xml:space="preserve">link(s) </w:t>
      </w:r>
    </w:p>
    <w:p w14:paraId="20BF20D8" w14:textId="77777777" w:rsidR="00CE51BE" w:rsidRDefault="00CE51BE" w:rsidP="004607E6">
      <w:pPr>
        <w:pStyle w:val="Heading2"/>
      </w:pPr>
      <w:r w:rsidRPr="006F1B5E">
        <w:t>2.</w:t>
      </w:r>
      <w:r>
        <w:t>1</w:t>
      </w:r>
      <w:r w:rsidRPr="006F1B5E">
        <w:t xml:space="preserve">. </w:t>
      </w:r>
      <w:r w:rsidR="002347A9">
        <w:t>IAB node schedulable r</w:t>
      </w:r>
      <w:r>
        <w:t>esource</w:t>
      </w:r>
      <w:r w:rsidR="002347A9">
        <w:t>s</w:t>
      </w:r>
      <w:r>
        <w:t xml:space="preserve"> </w:t>
      </w:r>
    </w:p>
    <w:p w14:paraId="5F5BB5D7" w14:textId="77777777" w:rsidR="00CE51BE" w:rsidRPr="00CE51BE" w:rsidRDefault="00CE51BE" w:rsidP="00CE51BE">
      <w:pPr>
        <w:pStyle w:val="ListParagraph"/>
        <w:spacing w:after="240"/>
        <w:ind w:left="0"/>
        <w:rPr>
          <w:rFonts w:ascii="Arial" w:hAnsi="Arial" w:cs="Arial"/>
          <w:sz w:val="20"/>
          <w:lang w:val="en-GB"/>
        </w:rPr>
      </w:pPr>
    </w:p>
    <w:p w14:paraId="5C5BDBDC" w14:textId="77777777" w:rsidR="003A0608" w:rsidRDefault="003A0608" w:rsidP="00F2256F">
      <w:pPr>
        <w:pStyle w:val="ListParagraph"/>
        <w:spacing w:after="120"/>
        <w:ind w:left="0"/>
        <w:rPr>
          <w:sz w:val="20"/>
          <w:szCs w:val="20"/>
          <w:lang w:val="en-GB"/>
        </w:rPr>
      </w:pPr>
      <w:r w:rsidRPr="003A0608">
        <w:rPr>
          <w:sz w:val="20"/>
          <w:szCs w:val="20"/>
        </w:rPr>
        <w:fldChar w:fldCharType="begin"/>
      </w:r>
      <w:r w:rsidRPr="003A0608">
        <w:rPr>
          <w:sz w:val="20"/>
          <w:szCs w:val="20"/>
          <w:lang w:val="en-GB"/>
        </w:rPr>
        <w:instrText xml:space="preserve"> REF _Ref524610462 \h  \* MERGEFORMAT </w:instrText>
      </w:r>
      <w:r w:rsidRPr="003A0608">
        <w:rPr>
          <w:sz w:val="20"/>
          <w:szCs w:val="20"/>
        </w:rPr>
      </w:r>
      <w:r w:rsidRPr="003A0608">
        <w:rPr>
          <w:sz w:val="20"/>
          <w:szCs w:val="20"/>
        </w:rPr>
        <w:fldChar w:fldCharType="separate"/>
      </w:r>
      <w:r w:rsidRPr="003A0608">
        <w:rPr>
          <w:sz w:val="20"/>
          <w:szCs w:val="20"/>
          <w:lang w:val="en-GB"/>
        </w:rPr>
        <w:t xml:space="preserve">Figure </w:t>
      </w:r>
      <w:r w:rsidRPr="003A0608">
        <w:rPr>
          <w:noProof/>
          <w:sz w:val="20"/>
          <w:szCs w:val="20"/>
          <w:lang w:val="en-GB"/>
        </w:rPr>
        <w:t>1</w:t>
      </w:r>
      <w:r w:rsidRPr="003A0608">
        <w:rPr>
          <w:sz w:val="20"/>
          <w:szCs w:val="20"/>
        </w:rPr>
        <w:fldChar w:fldCharType="end"/>
      </w:r>
      <w:r w:rsidRPr="003A0608">
        <w:rPr>
          <w:sz w:val="20"/>
          <w:szCs w:val="20"/>
          <w:lang w:val="en-GB"/>
        </w:rPr>
        <w:t xml:space="preserve"> [3] shows basic connections between the IAB nodes and access UEs. From the middle IAB node perspective there will be parent BH links as well as child BH and access links, all for both UL and DL. </w:t>
      </w:r>
      <w:r w:rsidR="006C07A0">
        <w:rPr>
          <w:sz w:val="20"/>
          <w:szCs w:val="20"/>
          <w:lang w:val="en-GB"/>
        </w:rPr>
        <w:t>According to</w:t>
      </w:r>
      <w:r>
        <w:rPr>
          <w:sz w:val="20"/>
          <w:szCs w:val="20"/>
          <w:lang w:val="en-GB"/>
        </w:rPr>
        <w:t xml:space="preserve"> </w:t>
      </w:r>
      <w:r w:rsidR="00F2256F">
        <w:rPr>
          <w:sz w:val="20"/>
          <w:szCs w:val="20"/>
          <w:lang w:val="en-GB"/>
        </w:rPr>
        <w:t xml:space="preserve">RAN1 </w:t>
      </w:r>
      <w:r>
        <w:rPr>
          <w:sz w:val="20"/>
          <w:szCs w:val="20"/>
          <w:lang w:val="en-GB"/>
        </w:rPr>
        <w:t>agreements [2]</w:t>
      </w:r>
      <w:r w:rsidR="00027071">
        <w:rPr>
          <w:sz w:val="20"/>
          <w:szCs w:val="20"/>
          <w:lang w:val="en-GB"/>
        </w:rPr>
        <w:t>:</w:t>
      </w:r>
    </w:p>
    <w:p w14:paraId="4B0E7032" w14:textId="77777777" w:rsidR="003A0608" w:rsidRPr="00640693" w:rsidRDefault="003A0608" w:rsidP="004F7C53">
      <w:pPr>
        <w:pStyle w:val="maintext"/>
        <w:numPr>
          <w:ilvl w:val="0"/>
          <w:numId w:val="9"/>
        </w:numPr>
        <w:spacing w:before="0" w:after="0"/>
        <w:ind w:firstLineChars="0"/>
        <w:rPr>
          <w:i/>
          <w:iCs/>
        </w:rPr>
      </w:pPr>
      <w:r w:rsidRPr="004E09C1">
        <w:rPr>
          <w:i/>
          <w:iCs/>
        </w:rPr>
        <w:t>Downlink IAB transmissions (transmissions from an IAB node to child IAB nodes and UEs directly under the IAB node) should be scheduled by the IAB node itself.</w:t>
      </w:r>
    </w:p>
    <w:p w14:paraId="03F30FE0" w14:textId="77777777" w:rsidR="003A0608" w:rsidRPr="00640693" w:rsidRDefault="003A0608" w:rsidP="004F7C53">
      <w:pPr>
        <w:pStyle w:val="maintext"/>
        <w:numPr>
          <w:ilvl w:val="0"/>
          <w:numId w:val="9"/>
        </w:numPr>
        <w:spacing w:before="0" w:after="0"/>
        <w:ind w:firstLineChars="0"/>
        <w:rPr>
          <w:i/>
          <w:iCs/>
        </w:rPr>
      </w:pPr>
      <w:r w:rsidRPr="004E09C1">
        <w:rPr>
          <w:i/>
          <w:iCs/>
        </w:rPr>
        <w:t>Uplink IAB transmission (transmissions from an IAB node to its parent node) should be scheduled by the parent node.</w:t>
      </w:r>
    </w:p>
    <w:p w14:paraId="203BC324" w14:textId="7F9BA6B3" w:rsidR="00DF2149" w:rsidRDefault="00DF2149" w:rsidP="003A0608">
      <w:pPr>
        <w:pStyle w:val="ListParagraph"/>
        <w:ind w:left="0"/>
        <w:rPr>
          <w:sz w:val="20"/>
          <w:szCs w:val="20"/>
          <w:lang w:val="en-GB"/>
        </w:rPr>
      </w:pPr>
    </w:p>
    <w:p w14:paraId="54020471" w14:textId="77777777" w:rsidR="00DF2149" w:rsidRPr="00056179" w:rsidRDefault="00DF2149" w:rsidP="00DF2149">
      <w:pPr>
        <w:spacing w:after="0"/>
      </w:pPr>
      <w:r>
        <w:t>RAN1 has also agreed that “</w:t>
      </w:r>
      <w:r w:rsidRPr="00B45431">
        <w:rPr>
          <w:i/>
        </w:rPr>
        <w:t>from MT point of view, time domain resources available for parent link are the same as in NR Rel-15</w:t>
      </w:r>
      <w:r>
        <w:t xml:space="preserve"> </w:t>
      </w:r>
    </w:p>
    <w:p w14:paraId="6C7148A7" w14:textId="77777777" w:rsidR="00DF2149" w:rsidRPr="00B45431" w:rsidRDefault="00DF2149" w:rsidP="00DF2149">
      <w:pPr>
        <w:pStyle w:val="ListParagraph"/>
        <w:numPr>
          <w:ilvl w:val="0"/>
          <w:numId w:val="15"/>
        </w:numPr>
        <w:rPr>
          <w:i/>
          <w:sz w:val="20"/>
          <w:szCs w:val="20"/>
          <w:lang w:val="en-GB"/>
        </w:rPr>
      </w:pPr>
      <w:r w:rsidRPr="00B45431">
        <w:rPr>
          <w:i/>
          <w:sz w:val="20"/>
          <w:szCs w:val="20"/>
          <w:lang w:val="en-GB"/>
        </w:rPr>
        <w:t>Downlink time resources facilitate DL Parent BH link</w:t>
      </w:r>
    </w:p>
    <w:p w14:paraId="50FD1432" w14:textId="77777777" w:rsidR="00DF2149" w:rsidRPr="00B45431" w:rsidRDefault="00DF2149" w:rsidP="00DF2149">
      <w:pPr>
        <w:pStyle w:val="ListParagraph"/>
        <w:numPr>
          <w:ilvl w:val="0"/>
          <w:numId w:val="15"/>
        </w:numPr>
        <w:rPr>
          <w:i/>
          <w:sz w:val="20"/>
          <w:szCs w:val="20"/>
          <w:lang w:val="en-GB"/>
        </w:rPr>
      </w:pPr>
      <w:r w:rsidRPr="00B45431">
        <w:rPr>
          <w:i/>
          <w:sz w:val="20"/>
          <w:szCs w:val="20"/>
          <w:lang w:val="en-GB"/>
        </w:rPr>
        <w:t>Uplink time resources facilitate UL Parent BH link</w:t>
      </w:r>
    </w:p>
    <w:p w14:paraId="17FCA0CD" w14:textId="72E15C33" w:rsidR="00DF2149" w:rsidRPr="00520CD7" w:rsidRDefault="00DF2149" w:rsidP="00F12A21">
      <w:pPr>
        <w:pStyle w:val="ListParagraph"/>
        <w:numPr>
          <w:ilvl w:val="0"/>
          <w:numId w:val="15"/>
        </w:numPr>
        <w:spacing w:after="180"/>
        <w:ind w:left="924" w:hanging="357"/>
        <w:rPr>
          <w:i/>
          <w:sz w:val="20"/>
          <w:szCs w:val="20"/>
          <w:lang w:val="en-GB"/>
        </w:rPr>
      </w:pPr>
      <w:r w:rsidRPr="00520CD7">
        <w:rPr>
          <w:i/>
          <w:sz w:val="20"/>
          <w:szCs w:val="20"/>
          <w:lang w:val="en-GB"/>
        </w:rPr>
        <w:t>Flexible</w:t>
      </w:r>
      <w:r w:rsidRPr="00B45431">
        <w:rPr>
          <w:i/>
          <w:sz w:val="20"/>
          <w:szCs w:val="20"/>
          <w:lang w:val="en-GB"/>
        </w:rPr>
        <w:t xml:space="preserve"> time resources facilitate dynamic capacity allocation between DL/UL</w:t>
      </w:r>
      <w:r w:rsidR="005A1FA7">
        <w:rPr>
          <w:i/>
          <w:sz w:val="20"/>
          <w:szCs w:val="20"/>
          <w:lang w:val="en-GB"/>
        </w:rPr>
        <w:t xml:space="preserve"> and</w:t>
      </w:r>
      <w:r w:rsidR="00454AD5">
        <w:rPr>
          <w:i/>
          <w:sz w:val="20"/>
          <w:szCs w:val="20"/>
          <w:lang w:val="en-GB"/>
        </w:rPr>
        <w:t xml:space="preserve"> between</w:t>
      </w:r>
      <w:r w:rsidRPr="00B45431">
        <w:rPr>
          <w:i/>
          <w:sz w:val="20"/>
          <w:szCs w:val="20"/>
          <w:lang w:val="en-GB"/>
        </w:rPr>
        <w:t xml:space="preserve"> Parent</w:t>
      </w:r>
      <w:r w:rsidR="005A1FA7">
        <w:rPr>
          <w:i/>
          <w:sz w:val="20"/>
          <w:szCs w:val="20"/>
          <w:lang w:val="en-GB"/>
        </w:rPr>
        <w:t>/Child</w:t>
      </w:r>
      <w:r w:rsidRPr="00B45431">
        <w:rPr>
          <w:i/>
          <w:sz w:val="20"/>
          <w:szCs w:val="20"/>
          <w:lang w:val="en-GB"/>
        </w:rPr>
        <w:t xml:space="preserve"> links</w:t>
      </w:r>
      <w:r>
        <w:rPr>
          <w:i/>
          <w:sz w:val="20"/>
          <w:szCs w:val="20"/>
          <w:lang w:val="en-GB"/>
        </w:rPr>
        <w:t>.”</w:t>
      </w:r>
    </w:p>
    <w:p w14:paraId="1EB4B275" w14:textId="2FB9FDB7" w:rsidR="003A0608" w:rsidRDefault="000E4F68" w:rsidP="00F12A21">
      <w:pPr>
        <w:pStyle w:val="ListParagraph"/>
        <w:spacing w:before="60"/>
        <w:ind w:left="0"/>
        <w:rPr>
          <w:sz w:val="20"/>
          <w:szCs w:val="20"/>
          <w:lang w:val="en-GB"/>
        </w:rPr>
      </w:pPr>
      <w:r w:rsidRPr="00417B50">
        <w:rPr>
          <w:sz w:val="20"/>
          <w:szCs w:val="20"/>
          <w:lang w:val="en-GB"/>
        </w:rPr>
        <w:t xml:space="preserve">The question is </w:t>
      </w:r>
      <w:r>
        <w:rPr>
          <w:sz w:val="20"/>
          <w:szCs w:val="20"/>
          <w:lang w:val="en-GB"/>
        </w:rPr>
        <w:t xml:space="preserve">now </w:t>
      </w:r>
      <w:r w:rsidRPr="00417B50">
        <w:rPr>
          <w:sz w:val="20"/>
          <w:szCs w:val="20"/>
          <w:lang w:val="en-GB"/>
        </w:rPr>
        <w:t>how to determine schedulable resources for the IAB Node (DU)</w:t>
      </w:r>
      <w:r>
        <w:rPr>
          <w:sz w:val="20"/>
          <w:szCs w:val="20"/>
          <w:lang w:val="en-GB"/>
        </w:rPr>
        <w:t>.</w:t>
      </w:r>
    </w:p>
    <w:p w14:paraId="152F012E" w14:textId="77777777" w:rsidR="003A0608" w:rsidRPr="003A0608" w:rsidRDefault="003A0608" w:rsidP="003A0608">
      <w:pPr>
        <w:pStyle w:val="ListParagraph"/>
        <w:ind w:left="0"/>
        <w:rPr>
          <w:sz w:val="20"/>
          <w:szCs w:val="20"/>
          <w:lang w:val="en-GB"/>
        </w:rPr>
      </w:pPr>
    </w:p>
    <w:p w14:paraId="474D10E9" w14:textId="77777777" w:rsidR="003A0608" w:rsidRPr="003A0608" w:rsidRDefault="003A0608" w:rsidP="003A0608">
      <w:pPr>
        <w:pStyle w:val="ListParagraph"/>
        <w:ind w:left="0"/>
        <w:rPr>
          <w:lang w:val="en-GB"/>
        </w:rPr>
      </w:pPr>
    </w:p>
    <w:p w14:paraId="728E9442" w14:textId="77777777" w:rsidR="003A0608" w:rsidRDefault="003A0608" w:rsidP="003A0608">
      <w:pPr>
        <w:pStyle w:val="ListParagraph"/>
        <w:ind w:left="0"/>
        <w:jc w:val="center"/>
      </w:pPr>
      <w:r w:rsidRPr="00E449FB">
        <w:rPr>
          <w:noProof/>
        </w:rPr>
        <w:lastRenderedPageBreak/>
        <w:drawing>
          <wp:inline distT="0" distB="0" distL="0" distR="0" wp14:anchorId="3B8FC774" wp14:editId="15E383E9">
            <wp:extent cx="3711575" cy="1398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1575" cy="1398270"/>
                    </a:xfrm>
                    <a:prstGeom prst="rect">
                      <a:avLst/>
                    </a:prstGeom>
                    <a:noFill/>
                    <a:ln>
                      <a:noFill/>
                    </a:ln>
                  </pic:spPr>
                </pic:pic>
              </a:graphicData>
            </a:graphic>
          </wp:inline>
        </w:drawing>
      </w:r>
    </w:p>
    <w:p w14:paraId="62DA8B1B" w14:textId="77777777" w:rsidR="003A0608" w:rsidRDefault="003A0608" w:rsidP="003A0608">
      <w:pPr>
        <w:pStyle w:val="Caption"/>
        <w:jc w:val="center"/>
      </w:pPr>
      <w:bookmarkStart w:id="0" w:name="_Ref524610462"/>
      <w:r>
        <w:t xml:space="preserve">Figure </w:t>
      </w:r>
      <w:r>
        <w:fldChar w:fldCharType="begin"/>
      </w:r>
      <w:r>
        <w:instrText xml:space="preserve"> SEQ Figure \* ARABIC </w:instrText>
      </w:r>
      <w:r>
        <w:fldChar w:fldCharType="separate"/>
      </w:r>
      <w:r>
        <w:rPr>
          <w:noProof/>
        </w:rPr>
        <w:t>1</w:t>
      </w:r>
      <w:r>
        <w:fldChar w:fldCharType="end"/>
      </w:r>
      <w:bookmarkEnd w:id="0"/>
      <w:r>
        <w:t xml:space="preserve"> Definition of the IAB nodes and links between IAB nodes and access UEs</w:t>
      </w:r>
    </w:p>
    <w:p w14:paraId="751770A2" w14:textId="77777777" w:rsidR="003A0608" w:rsidRDefault="003A0608" w:rsidP="003215CC">
      <w:pPr>
        <w:spacing w:after="0"/>
        <w:jc w:val="both"/>
      </w:pPr>
    </w:p>
    <w:p w14:paraId="1F48F149" w14:textId="77777777" w:rsidR="003A0608" w:rsidRPr="00B359A6" w:rsidRDefault="003A0608" w:rsidP="003A0608">
      <w:pPr>
        <w:pStyle w:val="ListParagraph"/>
        <w:ind w:left="0"/>
        <w:rPr>
          <w:sz w:val="20"/>
          <w:szCs w:val="20"/>
          <w:lang w:val="en-GB"/>
        </w:rPr>
      </w:pPr>
    </w:p>
    <w:p w14:paraId="295A83E9" w14:textId="77777777" w:rsidR="000E4F68" w:rsidRPr="00F12A21" w:rsidRDefault="000E4F68" w:rsidP="003D1AA1">
      <w:pPr>
        <w:spacing w:after="60"/>
        <w:rPr>
          <w:b/>
        </w:rPr>
      </w:pPr>
      <w:r w:rsidRPr="00F12A21">
        <w:rPr>
          <w:b/>
        </w:rPr>
        <w:t>Main principles for the resource allocation and coordination can be following:</w:t>
      </w:r>
    </w:p>
    <w:p w14:paraId="4AC19E62" w14:textId="347AC0D3" w:rsidR="00454AD5" w:rsidRPr="003D1AA1" w:rsidRDefault="00454AD5" w:rsidP="00454AD5">
      <w:pPr>
        <w:pStyle w:val="ListParagraph"/>
        <w:numPr>
          <w:ilvl w:val="0"/>
          <w:numId w:val="29"/>
        </w:numPr>
        <w:rPr>
          <w:sz w:val="20"/>
          <w:szCs w:val="20"/>
          <w:lang w:val="en-GB" w:eastAsia="en-US"/>
        </w:rPr>
      </w:pPr>
      <w:r>
        <w:rPr>
          <w:sz w:val="20"/>
          <w:szCs w:val="20"/>
          <w:lang w:val="en-GB" w:eastAsia="en-US"/>
        </w:rPr>
        <w:t>IAB node capabilities, primarily the half duplex constraint (TDM/FDM/SDM), needs to be taken into account when configuring and determining time domain resources for IAB Child link.</w:t>
      </w:r>
    </w:p>
    <w:p w14:paraId="7D6136DB" w14:textId="5FE90FC7" w:rsidR="005A1FA7" w:rsidRDefault="000E4F68" w:rsidP="003D1AA1">
      <w:pPr>
        <w:pStyle w:val="ListParagraph"/>
        <w:numPr>
          <w:ilvl w:val="0"/>
          <w:numId w:val="29"/>
        </w:numPr>
        <w:rPr>
          <w:sz w:val="20"/>
          <w:szCs w:val="20"/>
          <w:lang w:val="en-GB" w:eastAsia="en-US"/>
        </w:rPr>
      </w:pPr>
      <w:r w:rsidRPr="003D1AA1">
        <w:rPr>
          <w:sz w:val="20"/>
          <w:szCs w:val="20"/>
          <w:lang w:val="en-GB" w:eastAsia="en-US"/>
        </w:rPr>
        <w:t xml:space="preserve">Semi-static configuration of </w:t>
      </w:r>
      <w:r w:rsidR="005A1FA7">
        <w:rPr>
          <w:sz w:val="20"/>
          <w:szCs w:val="20"/>
          <w:lang w:val="en-GB" w:eastAsia="en-US"/>
        </w:rPr>
        <w:t>time domain resources</w:t>
      </w:r>
      <w:r w:rsidRPr="003D1AA1">
        <w:rPr>
          <w:sz w:val="20"/>
          <w:szCs w:val="20"/>
          <w:lang w:val="en-GB" w:eastAsia="en-US"/>
        </w:rPr>
        <w:t xml:space="preserve"> </w:t>
      </w:r>
      <w:r w:rsidR="00454AD5">
        <w:rPr>
          <w:sz w:val="20"/>
          <w:szCs w:val="20"/>
          <w:lang w:val="en-GB" w:eastAsia="en-US"/>
        </w:rPr>
        <w:t xml:space="preserve">is </w:t>
      </w:r>
      <w:r w:rsidRPr="003D1AA1">
        <w:rPr>
          <w:sz w:val="20"/>
          <w:szCs w:val="20"/>
          <w:lang w:val="en-GB" w:eastAsia="en-US"/>
        </w:rPr>
        <w:t xml:space="preserve">coordinated by the Donor CU by RRC </w:t>
      </w:r>
      <w:r w:rsidR="00DF2149">
        <w:rPr>
          <w:sz w:val="20"/>
          <w:szCs w:val="20"/>
          <w:lang w:val="en-GB" w:eastAsia="en-US"/>
        </w:rPr>
        <w:t xml:space="preserve">signalling. </w:t>
      </w:r>
    </w:p>
    <w:p w14:paraId="34B49C2F" w14:textId="330229B4" w:rsidR="00DF2149" w:rsidRPr="005A1FA7" w:rsidRDefault="00DF2149" w:rsidP="00F12A21">
      <w:pPr>
        <w:pStyle w:val="ListParagraph"/>
        <w:numPr>
          <w:ilvl w:val="1"/>
          <w:numId w:val="29"/>
        </w:numPr>
        <w:rPr>
          <w:sz w:val="20"/>
          <w:szCs w:val="20"/>
          <w:lang w:val="en-GB" w:eastAsia="en-US"/>
        </w:rPr>
      </w:pPr>
      <w:r w:rsidRPr="005A1FA7">
        <w:rPr>
          <w:sz w:val="20"/>
          <w:szCs w:val="20"/>
          <w:lang w:val="en-GB" w:eastAsia="en-US"/>
        </w:rPr>
        <w:t xml:space="preserve">NR </w:t>
      </w:r>
      <w:r w:rsidRPr="00454AD5">
        <w:rPr>
          <w:sz w:val="20"/>
          <w:szCs w:val="20"/>
          <w:lang w:val="en-GB" w:eastAsia="en-US"/>
        </w:rPr>
        <w:t xml:space="preserve">Rel-15 supports only three resource types: </w:t>
      </w:r>
      <w:r w:rsidR="005A1FA7">
        <w:rPr>
          <w:sz w:val="20"/>
          <w:szCs w:val="20"/>
          <w:lang w:val="en-GB" w:eastAsia="en-US"/>
        </w:rPr>
        <w:t>Downlink</w:t>
      </w:r>
      <w:r w:rsidRPr="005A1FA7">
        <w:rPr>
          <w:sz w:val="20"/>
          <w:szCs w:val="20"/>
          <w:lang w:val="en-GB" w:eastAsia="en-US"/>
        </w:rPr>
        <w:t xml:space="preserve">, </w:t>
      </w:r>
      <w:r w:rsidR="005A1FA7">
        <w:rPr>
          <w:sz w:val="20"/>
          <w:szCs w:val="20"/>
          <w:lang w:val="en-GB" w:eastAsia="en-US"/>
        </w:rPr>
        <w:t>Uplink</w:t>
      </w:r>
      <w:r w:rsidRPr="005A1FA7">
        <w:rPr>
          <w:sz w:val="20"/>
          <w:szCs w:val="20"/>
          <w:lang w:val="en-GB" w:eastAsia="en-US"/>
        </w:rPr>
        <w:t xml:space="preserve">, Flexible. It is </w:t>
      </w:r>
      <w:r w:rsidRPr="00454AD5">
        <w:rPr>
          <w:sz w:val="20"/>
          <w:szCs w:val="20"/>
          <w:lang w:val="en-GB" w:eastAsia="en-US"/>
        </w:rPr>
        <w:t>foreseen that addi</w:t>
      </w:r>
      <w:r w:rsidRPr="005A1FA7">
        <w:rPr>
          <w:sz w:val="20"/>
          <w:szCs w:val="20"/>
          <w:lang w:val="en-GB" w:eastAsia="en-US"/>
        </w:rPr>
        <w:t>tional resource types need be supported for Rel-16 IAB scenario.</w:t>
      </w:r>
    </w:p>
    <w:p w14:paraId="6B03F6C3" w14:textId="43658F6D" w:rsidR="00DF2149" w:rsidRDefault="00DF2149" w:rsidP="00F12A21">
      <w:pPr>
        <w:pStyle w:val="ListParagraph"/>
        <w:numPr>
          <w:ilvl w:val="1"/>
          <w:numId w:val="29"/>
        </w:numPr>
        <w:spacing w:after="40"/>
        <w:ind w:left="1434" w:hanging="357"/>
        <w:rPr>
          <w:sz w:val="20"/>
          <w:szCs w:val="20"/>
          <w:lang w:val="en-GB" w:eastAsia="en-US"/>
        </w:rPr>
      </w:pPr>
      <w:r>
        <w:rPr>
          <w:sz w:val="20"/>
          <w:szCs w:val="20"/>
          <w:lang w:val="en-GB" w:eastAsia="en-US"/>
        </w:rPr>
        <w:t>Additional resource types cover two flavours</w:t>
      </w:r>
      <w:r w:rsidR="005A1FA7">
        <w:rPr>
          <w:sz w:val="20"/>
          <w:szCs w:val="20"/>
          <w:lang w:val="en-GB" w:eastAsia="en-US"/>
        </w:rPr>
        <w:t>, hard and soft</w:t>
      </w:r>
      <w:r>
        <w:rPr>
          <w:sz w:val="20"/>
          <w:szCs w:val="20"/>
          <w:lang w:val="en-GB" w:eastAsia="en-US"/>
        </w:rPr>
        <w:t>.</w:t>
      </w:r>
      <w:r w:rsidR="00454AD5">
        <w:rPr>
          <w:sz w:val="20"/>
          <w:szCs w:val="20"/>
          <w:lang w:val="en-GB" w:eastAsia="en-US"/>
        </w:rPr>
        <w:t xml:space="preserve"> Based on RAN1 agreement: </w:t>
      </w:r>
    </w:p>
    <w:p w14:paraId="121E80DE" w14:textId="77777777" w:rsidR="00DF2149" w:rsidRPr="00454AD5" w:rsidRDefault="00DF2149" w:rsidP="00F12A21">
      <w:pPr>
        <w:pStyle w:val="references"/>
        <w:numPr>
          <w:ilvl w:val="2"/>
          <w:numId w:val="29"/>
        </w:numPr>
        <w:rPr>
          <w:i/>
          <w:noProof w:val="0"/>
          <w:sz w:val="20"/>
          <w:szCs w:val="20"/>
          <w:lang w:val="x-none" w:eastAsia="x-none"/>
        </w:rPr>
      </w:pPr>
      <w:r w:rsidRPr="00454AD5">
        <w:rPr>
          <w:i/>
          <w:noProof w:val="0"/>
          <w:sz w:val="20"/>
          <w:szCs w:val="20"/>
          <w:lang w:val="x-none" w:eastAsia="x-none"/>
        </w:rPr>
        <w:t xml:space="preserve">Hard: The corresponding time resource is always available for the DU child link </w:t>
      </w:r>
    </w:p>
    <w:p w14:paraId="37427906" w14:textId="77777777" w:rsidR="00DF2149" w:rsidRPr="00454AD5" w:rsidRDefault="00DF2149" w:rsidP="00F12A21">
      <w:pPr>
        <w:pStyle w:val="references"/>
        <w:numPr>
          <w:ilvl w:val="2"/>
          <w:numId w:val="29"/>
        </w:numPr>
        <w:rPr>
          <w:i/>
          <w:noProof w:val="0"/>
          <w:sz w:val="20"/>
          <w:szCs w:val="20"/>
          <w:lang w:val="x-none" w:eastAsia="x-none"/>
        </w:rPr>
      </w:pPr>
      <w:r w:rsidRPr="00454AD5">
        <w:rPr>
          <w:i/>
          <w:noProof w:val="0"/>
          <w:sz w:val="20"/>
          <w:szCs w:val="20"/>
          <w:lang w:val="x-none" w:eastAsia="x-none"/>
        </w:rPr>
        <w:t xml:space="preserve">Soft: The availability of the corresponding time resource for the DU child link is explicitly and/or implicitly controlled by the parent node. </w:t>
      </w:r>
    </w:p>
    <w:p w14:paraId="169C40C9" w14:textId="0FC4E4A9" w:rsidR="000E4F68" w:rsidRDefault="00DF2149" w:rsidP="003D1AA1">
      <w:pPr>
        <w:pStyle w:val="ListParagraph"/>
        <w:numPr>
          <w:ilvl w:val="0"/>
          <w:numId w:val="29"/>
        </w:numPr>
        <w:rPr>
          <w:sz w:val="20"/>
          <w:szCs w:val="20"/>
          <w:lang w:val="en-GB" w:eastAsia="en-US"/>
        </w:rPr>
      </w:pPr>
      <w:r w:rsidRPr="00F12A21">
        <w:rPr>
          <w:sz w:val="20"/>
          <w:szCs w:val="20"/>
          <w:lang w:val="en-GB" w:eastAsia="en-US"/>
        </w:rPr>
        <w:t xml:space="preserve">Soft resources facilitate </w:t>
      </w:r>
      <w:r>
        <w:rPr>
          <w:sz w:val="20"/>
          <w:szCs w:val="20"/>
          <w:lang w:val="en-GB" w:eastAsia="en-US"/>
        </w:rPr>
        <w:t>d</w:t>
      </w:r>
      <w:r w:rsidR="000E4F68" w:rsidRPr="003D1AA1">
        <w:rPr>
          <w:sz w:val="20"/>
          <w:szCs w:val="20"/>
          <w:lang w:val="en-GB" w:eastAsia="en-US"/>
        </w:rPr>
        <w:t>ynamic</w:t>
      </w:r>
      <w:r>
        <w:rPr>
          <w:sz w:val="20"/>
          <w:szCs w:val="20"/>
          <w:lang w:val="en-GB" w:eastAsia="en-US"/>
        </w:rPr>
        <w:t xml:space="preserve"> capacity</w:t>
      </w:r>
      <w:r w:rsidR="000E4F68" w:rsidRPr="003D1AA1">
        <w:rPr>
          <w:sz w:val="20"/>
          <w:szCs w:val="20"/>
          <w:lang w:val="en-GB" w:eastAsia="en-US"/>
        </w:rPr>
        <w:t xml:space="preserve"> </w:t>
      </w:r>
      <w:r>
        <w:rPr>
          <w:sz w:val="20"/>
          <w:szCs w:val="20"/>
          <w:lang w:val="en-GB" w:eastAsia="en-US"/>
        </w:rPr>
        <w:t>adaptation of</w:t>
      </w:r>
      <w:r w:rsidRPr="003D1AA1">
        <w:rPr>
          <w:sz w:val="20"/>
          <w:szCs w:val="20"/>
          <w:lang w:val="en-GB" w:eastAsia="en-US"/>
        </w:rPr>
        <w:t xml:space="preserve"> </w:t>
      </w:r>
      <w:r w:rsidR="005A1FA7">
        <w:rPr>
          <w:sz w:val="20"/>
          <w:szCs w:val="20"/>
          <w:lang w:val="en-GB" w:eastAsia="en-US"/>
        </w:rPr>
        <w:t xml:space="preserve">time </w:t>
      </w:r>
      <w:r w:rsidR="000E4F68" w:rsidRPr="003D1AA1">
        <w:rPr>
          <w:sz w:val="20"/>
          <w:szCs w:val="20"/>
          <w:lang w:val="en-GB" w:eastAsia="en-US"/>
        </w:rPr>
        <w:t xml:space="preserve">resources </w:t>
      </w:r>
      <w:r>
        <w:rPr>
          <w:sz w:val="20"/>
          <w:szCs w:val="20"/>
          <w:lang w:val="en-GB" w:eastAsia="en-US"/>
        </w:rPr>
        <w:t xml:space="preserve">between Parent and Child links. </w:t>
      </w:r>
      <w:r w:rsidR="005A1FA7">
        <w:rPr>
          <w:sz w:val="20"/>
          <w:szCs w:val="20"/>
          <w:lang w:val="en-GB" w:eastAsia="en-US"/>
        </w:rPr>
        <w:t>T</w:t>
      </w:r>
      <w:r w:rsidR="006D2555">
        <w:rPr>
          <w:sz w:val="20"/>
          <w:szCs w:val="20"/>
          <w:lang w:val="en-GB" w:eastAsia="en-US"/>
        </w:rPr>
        <w:t>his can be done by means of DCI</w:t>
      </w:r>
      <w:r>
        <w:rPr>
          <w:sz w:val="20"/>
          <w:szCs w:val="20"/>
          <w:lang w:val="en-GB" w:eastAsia="en-US"/>
        </w:rPr>
        <w:t xml:space="preserve"> and/or higher layer configuration by parent node. </w:t>
      </w:r>
    </w:p>
    <w:p w14:paraId="1B751C86" w14:textId="7D6707DC" w:rsidR="005A1FA7" w:rsidRDefault="005A1FA7" w:rsidP="00F12A21">
      <w:pPr>
        <w:pStyle w:val="ListParagraph"/>
        <w:numPr>
          <w:ilvl w:val="1"/>
          <w:numId w:val="29"/>
        </w:numPr>
        <w:rPr>
          <w:sz w:val="20"/>
          <w:szCs w:val="20"/>
          <w:lang w:val="en-GB" w:eastAsia="en-US"/>
        </w:rPr>
      </w:pPr>
      <w:r>
        <w:rPr>
          <w:sz w:val="20"/>
          <w:szCs w:val="20"/>
          <w:lang w:val="en-GB" w:eastAsia="en-US"/>
        </w:rPr>
        <w:t>Soft resources are seen as Flexible resources from MT point of view</w:t>
      </w:r>
    </w:p>
    <w:p w14:paraId="74A5727D" w14:textId="3FF67016" w:rsidR="00454AD5" w:rsidRDefault="00454AD5" w:rsidP="00F12A21">
      <w:pPr>
        <w:pStyle w:val="ListParagraph"/>
        <w:numPr>
          <w:ilvl w:val="1"/>
          <w:numId w:val="29"/>
        </w:numPr>
        <w:rPr>
          <w:sz w:val="20"/>
          <w:szCs w:val="20"/>
          <w:lang w:val="en-GB" w:eastAsia="en-US"/>
        </w:rPr>
      </w:pPr>
      <w:r w:rsidRPr="00454AD5">
        <w:rPr>
          <w:sz w:val="20"/>
          <w:szCs w:val="20"/>
          <w:lang w:val="en-GB" w:eastAsia="en-US"/>
        </w:rPr>
        <w:t>IAB-MT can determine the actual resource usage for flexible</w:t>
      </w:r>
      <w:r>
        <w:rPr>
          <w:sz w:val="20"/>
          <w:szCs w:val="20"/>
          <w:lang w:val="en-GB" w:eastAsia="en-US"/>
        </w:rPr>
        <w:t>/soft time domain</w:t>
      </w:r>
      <w:r w:rsidRPr="00454AD5">
        <w:rPr>
          <w:sz w:val="20"/>
          <w:szCs w:val="20"/>
          <w:lang w:val="en-GB" w:eastAsia="en-US"/>
        </w:rPr>
        <w:t xml:space="preserve"> resources (defined by parent node) based on rules defined in Rel.15 (TS 38.213) and according to received DCI and/or higher layer configuration.</w:t>
      </w:r>
    </w:p>
    <w:p w14:paraId="35269180" w14:textId="77777777" w:rsidR="000E4F68" w:rsidRDefault="000E4F68" w:rsidP="003D1AA1">
      <w:pPr>
        <w:spacing w:after="0"/>
      </w:pPr>
    </w:p>
    <w:p w14:paraId="46A00548" w14:textId="649DF36F" w:rsidR="00454AD5" w:rsidRDefault="00454AD5" w:rsidP="00F12A21">
      <w:pPr>
        <w:spacing w:after="120"/>
      </w:pPr>
      <w:r>
        <w:rPr>
          <w:b/>
        </w:rPr>
        <w:t>Slot configuration:</w:t>
      </w:r>
    </w:p>
    <w:p w14:paraId="348E032F" w14:textId="679C3467" w:rsidR="00017747" w:rsidRDefault="002347A9" w:rsidP="00017747">
      <w:pPr>
        <w:spacing w:after="0"/>
      </w:pPr>
      <w:r>
        <w:t>E</w:t>
      </w:r>
      <w:r w:rsidR="00017747">
        <w:t>xisting slot configuration</w:t>
      </w:r>
      <w:r w:rsidR="00AA468E">
        <w:t xml:space="preserve"> principle defined in NR Rel-15 </w:t>
      </w:r>
      <w:r>
        <w:t xml:space="preserve">can be a </w:t>
      </w:r>
      <w:r w:rsidR="00017747">
        <w:t xml:space="preserve">starting point </w:t>
      </w:r>
      <w:r w:rsidR="00AA468E">
        <w:t xml:space="preserve">also </w:t>
      </w:r>
      <w:r w:rsidR="00017747">
        <w:t>for</w:t>
      </w:r>
      <w:r w:rsidR="00E35725">
        <w:t xml:space="preserve"> </w:t>
      </w:r>
      <w:r w:rsidR="00017747">
        <w:t>IAB scenario</w:t>
      </w:r>
      <w:r w:rsidR="00E35725">
        <w:t>s</w:t>
      </w:r>
      <w:r w:rsidR="006D2555">
        <w:t xml:space="preserve"> </w:t>
      </w:r>
      <w:r>
        <w:t xml:space="preserve">by </w:t>
      </w:r>
      <w:r w:rsidR="00017747">
        <w:t>reus</w:t>
      </w:r>
      <w:r>
        <w:t>ing</w:t>
      </w:r>
      <w:r w:rsidR="00017747">
        <w:t xml:space="preserve"> the signalling principles such layered structure (</w:t>
      </w:r>
      <w:r w:rsidR="00017747" w:rsidRPr="00056179">
        <w:rPr>
          <w:i/>
        </w:rPr>
        <w:t>with TDD-UL-DL-ConfigurationCommon, TDD-UL-DL-ConfigurationDedicated, DCI format 2_0</w:t>
      </w:r>
      <w:r w:rsidR="00017747">
        <w:t>), adaptation periods, granularities etc.</w:t>
      </w:r>
      <w:r w:rsidR="008E1089">
        <w:t xml:space="preserve"> Configured f</w:t>
      </w:r>
      <w:r w:rsidR="008E1089" w:rsidRPr="003D1AA1">
        <w:t>lexible</w:t>
      </w:r>
      <w:r w:rsidR="00454AD5">
        <w:t>/soft</w:t>
      </w:r>
      <w:r w:rsidR="008E1089" w:rsidRPr="003D1AA1">
        <w:t xml:space="preserve"> resources </w:t>
      </w:r>
      <w:r w:rsidR="008E1089">
        <w:t xml:space="preserve">will provide means to adapt to traffic requirements by enabling </w:t>
      </w:r>
      <w:r w:rsidR="008E1089" w:rsidRPr="003D1AA1">
        <w:t>dynamic capacity allocation between DL/UL and between Parent/Child links</w:t>
      </w:r>
      <w:r w:rsidR="008E1089">
        <w:t>, as needed.</w:t>
      </w:r>
    </w:p>
    <w:p w14:paraId="471D02BB" w14:textId="77777777" w:rsidR="00E75FD3" w:rsidRDefault="00E75FD3" w:rsidP="00017747">
      <w:pPr>
        <w:spacing w:after="0"/>
      </w:pPr>
    </w:p>
    <w:p w14:paraId="3EFEA5E9" w14:textId="6E9343CF" w:rsidR="00E75FD3" w:rsidRDefault="00600294" w:rsidP="00B45431">
      <w:pPr>
        <w:spacing w:after="120"/>
        <w:rPr>
          <w:bCs/>
          <w:i/>
          <w:iCs/>
        </w:rPr>
      </w:pPr>
      <w:r>
        <w:rPr>
          <w:b/>
          <w:bCs/>
          <w:i/>
          <w:iCs/>
        </w:rPr>
        <w:t xml:space="preserve">Observation </w:t>
      </w:r>
      <w:r w:rsidR="00454AD5">
        <w:rPr>
          <w:b/>
          <w:bCs/>
          <w:i/>
          <w:iCs/>
        </w:rPr>
        <w:t>1</w:t>
      </w:r>
      <w:r>
        <w:rPr>
          <w:b/>
          <w:bCs/>
          <w:i/>
          <w:iCs/>
        </w:rPr>
        <w:t xml:space="preserve">: </w:t>
      </w:r>
      <w:r w:rsidR="00DF316A" w:rsidRPr="003D1AA1">
        <w:rPr>
          <w:bCs/>
          <w:i/>
          <w:iCs/>
        </w:rPr>
        <w:t>Semi-static resource allocation can be done with existing RRC signalling for slot configuration</w:t>
      </w:r>
    </w:p>
    <w:p w14:paraId="4A2FBDA7" w14:textId="06D550DD" w:rsidR="0071364C" w:rsidRDefault="00DF316A" w:rsidP="00B45431">
      <w:pPr>
        <w:spacing w:after="120"/>
        <w:rPr>
          <w:i/>
        </w:rPr>
      </w:pPr>
      <w:r>
        <w:rPr>
          <w:b/>
          <w:bCs/>
          <w:i/>
          <w:iCs/>
        </w:rPr>
        <w:t xml:space="preserve">Observation </w:t>
      </w:r>
      <w:r w:rsidR="00454AD5">
        <w:rPr>
          <w:b/>
          <w:bCs/>
          <w:i/>
          <w:iCs/>
        </w:rPr>
        <w:t>2</w:t>
      </w:r>
      <w:r w:rsidR="0071364C" w:rsidRPr="004E09C1">
        <w:rPr>
          <w:b/>
          <w:bCs/>
          <w:i/>
          <w:iCs/>
        </w:rPr>
        <w:t xml:space="preserve">: </w:t>
      </w:r>
      <w:r w:rsidR="0071364C">
        <w:rPr>
          <w:bCs/>
          <w:i/>
          <w:iCs/>
        </w:rPr>
        <w:t xml:space="preserve">Flexible resources </w:t>
      </w:r>
      <w:r>
        <w:rPr>
          <w:bCs/>
          <w:i/>
          <w:iCs/>
        </w:rPr>
        <w:t xml:space="preserve">can be </w:t>
      </w:r>
      <w:r w:rsidR="0071364C">
        <w:rPr>
          <w:i/>
        </w:rPr>
        <w:t xml:space="preserve">used to facilitate dynamic capacity </w:t>
      </w:r>
      <w:r w:rsidR="00454AD5">
        <w:rPr>
          <w:i/>
        </w:rPr>
        <w:t>allocation</w:t>
      </w:r>
      <w:r w:rsidR="0071364C">
        <w:rPr>
          <w:i/>
        </w:rPr>
        <w:t xml:space="preserve"> </w:t>
      </w:r>
      <w:r w:rsidR="005D74C5">
        <w:rPr>
          <w:i/>
        </w:rPr>
        <w:t xml:space="preserve">between DL/UL </w:t>
      </w:r>
      <w:r w:rsidR="00600294">
        <w:rPr>
          <w:i/>
        </w:rPr>
        <w:t xml:space="preserve">and </w:t>
      </w:r>
      <w:r w:rsidR="005D74C5">
        <w:rPr>
          <w:i/>
        </w:rPr>
        <w:t xml:space="preserve">between </w:t>
      </w:r>
      <w:r w:rsidR="0071364C">
        <w:rPr>
          <w:i/>
        </w:rPr>
        <w:t>Parent</w:t>
      </w:r>
      <w:r w:rsidR="00600294">
        <w:rPr>
          <w:i/>
        </w:rPr>
        <w:t>/</w:t>
      </w:r>
      <w:r w:rsidR="0071364C">
        <w:rPr>
          <w:i/>
        </w:rPr>
        <w:t>Child links.</w:t>
      </w:r>
    </w:p>
    <w:p w14:paraId="248B79A0" w14:textId="77777777" w:rsidR="00A107ED" w:rsidRPr="003D1AA1" w:rsidRDefault="00A107ED" w:rsidP="00592833">
      <w:pPr>
        <w:spacing w:after="0"/>
        <w:rPr>
          <w:bCs/>
          <w:i/>
          <w:iCs/>
          <w:lang w:val="en-US"/>
        </w:rPr>
      </w:pPr>
      <w:r>
        <w:rPr>
          <w:b/>
          <w:bCs/>
          <w:i/>
          <w:iCs/>
          <w:lang w:val="en-US"/>
        </w:rPr>
        <w:t xml:space="preserve">Proposal 1: </w:t>
      </w:r>
      <w:r>
        <w:rPr>
          <w:bCs/>
          <w:i/>
          <w:iCs/>
          <w:lang w:val="en-US"/>
        </w:rPr>
        <w:t>It is p</w:t>
      </w:r>
      <w:r w:rsidRPr="003D1AA1">
        <w:rPr>
          <w:bCs/>
          <w:i/>
          <w:iCs/>
          <w:lang w:val="en-US"/>
        </w:rPr>
        <w:t>r</w:t>
      </w:r>
      <w:r>
        <w:rPr>
          <w:bCs/>
          <w:i/>
          <w:iCs/>
          <w:lang w:val="en-US"/>
        </w:rPr>
        <w:t>o</w:t>
      </w:r>
      <w:r w:rsidRPr="003D1AA1">
        <w:rPr>
          <w:bCs/>
          <w:i/>
          <w:iCs/>
          <w:lang w:val="en-US"/>
        </w:rPr>
        <w:t>posed to adopt the principles described above as the basis for IAB resource allocation and coordination.</w:t>
      </w:r>
    </w:p>
    <w:p w14:paraId="15C5AD52" w14:textId="77777777" w:rsidR="00A107ED" w:rsidRDefault="00A107ED" w:rsidP="00592833">
      <w:pPr>
        <w:spacing w:after="0"/>
        <w:rPr>
          <w:bCs/>
          <w:iCs/>
          <w:lang w:val="en-US"/>
        </w:rPr>
      </w:pPr>
    </w:p>
    <w:p w14:paraId="5B96CD1F" w14:textId="77777777" w:rsidR="00D650B5" w:rsidRPr="003D1AA1" w:rsidRDefault="00D650B5" w:rsidP="00592833">
      <w:pPr>
        <w:spacing w:after="0"/>
        <w:rPr>
          <w:i/>
          <w:lang w:val="en-US"/>
        </w:rPr>
      </w:pPr>
    </w:p>
    <w:p w14:paraId="43481027" w14:textId="77777777" w:rsidR="00D650B5" w:rsidRPr="006F1B5E" w:rsidRDefault="00D650B5" w:rsidP="004607E6">
      <w:pPr>
        <w:pStyle w:val="Heading2"/>
      </w:pPr>
      <w:r w:rsidRPr="006F1B5E">
        <w:t>2.</w:t>
      </w:r>
      <w:r w:rsidR="00CE51BE">
        <w:t>2</w:t>
      </w:r>
      <w:r w:rsidRPr="006F1B5E">
        <w:t xml:space="preserve">. </w:t>
      </w:r>
      <w:r>
        <w:t>Resource pool coo</w:t>
      </w:r>
      <w:bookmarkStart w:id="1" w:name="_GoBack"/>
      <w:bookmarkEnd w:id="1"/>
      <w:r>
        <w:t xml:space="preserve">rdination </w:t>
      </w:r>
    </w:p>
    <w:p w14:paraId="3EA0859B" w14:textId="77777777" w:rsidR="00D650B5" w:rsidRDefault="00D650B5" w:rsidP="00D650B5">
      <w:pPr>
        <w:spacing w:after="0"/>
        <w:jc w:val="both"/>
      </w:pPr>
    </w:p>
    <w:p w14:paraId="2F325231" w14:textId="408BDACB" w:rsidR="00D650B5" w:rsidRDefault="002347A9" w:rsidP="00D650B5">
      <w:pPr>
        <w:spacing w:after="0"/>
        <w:jc w:val="both"/>
      </w:pPr>
      <w:r>
        <w:t xml:space="preserve">According to </w:t>
      </w:r>
      <w:r w:rsidR="00D650B5" w:rsidRPr="00921D7F">
        <w:t xml:space="preserve">RAN1#93 </w:t>
      </w:r>
      <w:r>
        <w:t xml:space="preserve">agreements, </w:t>
      </w:r>
      <w:r w:rsidR="00D650B5" w:rsidRPr="00921D7F">
        <w:t>d</w:t>
      </w:r>
      <w:r w:rsidR="00D650B5" w:rsidRPr="00640693">
        <w:t xml:space="preserve">istributed </w:t>
      </w:r>
      <w:r w:rsidR="00D650B5">
        <w:t>and</w:t>
      </w:r>
      <w:r w:rsidR="00D650B5" w:rsidRPr="00640693">
        <w:t xml:space="preserve"> centralized </w:t>
      </w:r>
      <w:r w:rsidR="00BC74C2" w:rsidRPr="00640693">
        <w:t>coordination</w:t>
      </w:r>
      <w:r w:rsidR="00D650B5" w:rsidRPr="00640693">
        <w:t xml:space="preserve"> mechanisms between </w:t>
      </w:r>
      <w:r w:rsidR="00D650B5">
        <w:t xml:space="preserve">IAB-donor </w:t>
      </w:r>
      <w:r w:rsidR="00D650B5" w:rsidRPr="00640693">
        <w:t>and IAB</w:t>
      </w:r>
      <w:r w:rsidR="00D650B5">
        <w:t>-</w:t>
      </w:r>
      <w:r w:rsidR="00D650B5" w:rsidRPr="00640693">
        <w:t>nodes should be studied.</w:t>
      </w:r>
      <w:r w:rsidR="00D650B5">
        <w:t xml:space="preserve"> Resource pool coordination covers both frequency domain (with granularity of one PRB) and time domain (with granularity of one OFDM symbol). The semi-static coordination scheme depends on the architecture</w:t>
      </w:r>
      <w:r w:rsidR="00D650B5" w:rsidRPr="00A26EF0">
        <w:t xml:space="preserve"> and protocol choices</w:t>
      </w:r>
      <w:r w:rsidR="00D650B5">
        <w:t>:</w:t>
      </w:r>
    </w:p>
    <w:p w14:paraId="3887F532" w14:textId="77777777" w:rsidR="00D650B5" w:rsidRPr="00D30DD8" w:rsidRDefault="001C400B" w:rsidP="00D650B5">
      <w:pPr>
        <w:pStyle w:val="ListParagraph"/>
        <w:numPr>
          <w:ilvl w:val="0"/>
          <w:numId w:val="10"/>
        </w:numPr>
        <w:jc w:val="both"/>
        <w:rPr>
          <w:lang w:val="en-US"/>
        </w:rPr>
      </w:pPr>
      <w:r>
        <w:rPr>
          <w:sz w:val="20"/>
          <w:szCs w:val="20"/>
          <w:lang w:val="en-GB"/>
        </w:rPr>
        <w:t xml:space="preserve">IAB of Group 1 </w:t>
      </w:r>
      <w:r w:rsidR="00D650B5">
        <w:rPr>
          <w:sz w:val="20"/>
          <w:szCs w:val="20"/>
          <w:lang w:val="en-GB"/>
        </w:rPr>
        <w:t>architecture operates according to centralized coordination</w:t>
      </w:r>
      <w:r w:rsidR="002943EA">
        <w:rPr>
          <w:sz w:val="20"/>
          <w:szCs w:val="20"/>
          <w:lang w:val="en-GB"/>
        </w:rPr>
        <w:t xml:space="preserve"> accord</w:t>
      </w:r>
      <w:r>
        <w:rPr>
          <w:sz w:val="20"/>
          <w:szCs w:val="20"/>
          <w:lang w:val="en-GB"/>
        </w:rPr>
        <w:t>ing to example shown in Figure 2</w:t>
      </w:r>
      <w:r w:rsidR="002943EA">
        <w:rPr>
          <w:sz w:val="20"/>
          <w:szCs w:val="20"/>
          <w:lang w:val="en-GB"/>
        </w:rPr>
        <w:t>.</w:t>
      </w:r>
    </w:p>
    <w:p w14:paraId="52D65F5F" w14:textId="77777777" w:rsidR="00D650B5" w:rsidRPr="00A26EF0" w:rsidRDefault="001C400B" w:rsidP="00D650B5">
      <w:pPr>
        <w:pStyle w:val="ListParagraph"/>
        <w:numPr>
          <w:ilvl w:val="0"/>
          <w:numId w:val="10"/>
        </w:numPr>
        <w:jc w:val="both"/>
        <w:rPr>
          <w:lang w:val="en-US"/>
        </w:rPr>
      </w:pPr>
      <w:r>
        <w:rPr>
          <w:sz w:val="20"/>
          <w:szCs w:val="20"/>
          <w:lang w:val="en-US"/>
        </w:rPr>
        <w:t xml:space="preserve">IAB of Group 2 </w:t>
      </w:r>
      <w:r w:rsidR="00D650B5">
        <w:rPr>
          <w:sz w:val="20"/>
          <w:szCs w:val="20"/>
          <w:lang w:val="en-US"/>
        </w:rPr>
        <w:t xml:space="preserve">architecture </w:t>
      </w:r>
      <w:r>
        <w:rPr>
          <w:sz w:val="20"/>
          <w:szCs w:val="20"/>
          <w:lang w:val="en-US"/>
        </w:rPr>
        <w:t>may operate</w:t>
      </w:r>
      <w:r w:rsidR="00D650B5">
        <w:rPr>
          <w:sz w:val="20"/>
          <w:szCs w:val="20"/>
          <w:lang w:val="en-US"/>
        </w:rPr>
        <w:t xml:space="preserve"> according to distributed coordination.</w:t>
      </w:r>
    </w:p>
    <w:p w14:paraId="0515A20C" w14:textId="77777777" w:rsidR="00D650B5" w:rsidRDefault="00D650B5" w:rsidP="00D650B5">
      <w:pPr>
        <w:spacing w:after="0"/>
        <w:jc w:val="both"/>
        <w:rPr>
          <w:lang w:val="en-US"/>
        </w:rPr>
      </w:pPr>
    </w:p>
    <w:p w14:paraId="29F6545E" w14:textId="77777777" w:rsidR="00A07229" w:rsidRDefault="00D650B5" w:rsidP="00A07229">
      <w:pPr>
        <w:jc w:val="both"/>
      </w:pPr>
      <w:r w:rsidRPr="00A26EF0">
        <w:t xml:space="preserve">Parent node is responsible for DL/UL scheduling for the </w:t>
      </w:r>
      <w:r w:rsidR="00716AFC">
        <w:t>Parent BH</w:t>
      </w:r>
      <w:r w:rsidR="00716AFC" w:rsidRPr="00A26EF0">
        <w:t xml:space="preserve"> </w:t>
      </w:r>
      <w:r w:rsidRPr="00A26EF0">
        <w:t>link</w:t>
      </w:r>
      <w:r w:rsidR="00716AFC">
        <w:t>(s)</w:t>
      </w:r>
      <w:r w:rsidRPr="00A26EF0">
        <w:t xml:space="preserve"> within the configured resource pool (and according to the agreements made in RAN1#93). </w:t>
      </w:r>
      <w:r>
        <w:t xml:space="preserve">Parent node is responsible also for the dynamic resource pool adaptation between </w:t>
      </w:r>
      <w:r w:rsidR="00E35725">
        <w:t>Parent and Child links</w:t>
      </w:r>
      <w:r>
        <w:t xml:space="preserve">. </w:t>
      </w:r>
    </w:p>
    <w:p w14:paraId="6A0F61DA" w14:textId="77777777" w:rsidR="00A07229" w:rsidRPr="00A07229" w:rsidRDefault="00A07229" w:rsidP="00B45431">
      <w:pPr>
        <w:spacing w:after="0"/>
        <w:jc w:val="both"/>
      </w:pPr>
      <w:r w:rsidRPr="00FC33E0">
        <w:lastRenderedPageBreak/>
        <w:t xml:space="preserve">According to example shown in Figure </w:t>
      </w:r>
      <w:r w:rsidR="00CE51BE">
        <w:t>2</w:t>
      </w:r>
      <w:r w:rsidRPr="00FC33E0">
        <w:t>, CU makes the semi-static resource configuration separately for each IAB node</w:t>
      </w:r>
    </w:p>
    <w:p w14:paraId="6B29E1E0" w14:textId="77777777" w:rsidR="00A07229" w:rsidRPr="00B45431" w:rsidRDefault="00716AFC" w:rsidP="00B45431">
      <w:pPr>
        <w:pStyle w:val="ListParagraph"/>
        <w:numPr>
          <w:ilvl w:val="0"/>
          <w:numId w:val="26"/>
        </w:numPr>
        <w:jc w:val="both"/>
        <w:rPr>
          <w:lang w:val="en-US"/>
        </w:rPr>
      </w:pPr>
      <w:r>
        <w:rPr>
          <w:sz w:val="20"/>
          <w:szCs w:val="20"/>
          <w:lang w:val="en-GB"/>
        </w:rPr>
        <w:t>A single</w:t>
      </w:r>
      <w:r w:rsidR="00A07229" w:rsidRPr="00B45431">
        <w:rPr>
          <w:sz w:val="20"/>
          <w:szCs w:val="20"/>
          <w:lang w:val="en-GB"/>
        </w:rPr>
        <w:t xml:space="preserve"> resource configuration covers both parent and child links </w:t>
      </w:r>
      <w:r w:rsidR="00A07229">
        <w:rPr>
          <w:sz w:val="20"/>
          <w:szCs w:val="20"/>
          <w:lang w:val="en-GB"/>
        </w:rPr>
        <w:t>of the IAB node.</w:t>
      </w:r>
    </w:p>
    <w:p w14:paraId="40CB4DFA" w14:textId="77777777" w:rsidR="00D650B5" w:rsidRPr="00B45431" w:rsidRDefault="00A07229" w:rsidP="00B45431">
      <w:pPr>
        <w:pStyle w:val="ListParagraph"/>
        <w:numPr>
          <w:ilvl w:val="0"/>
          <w:numId w:val="26"/>
        </w:numPr>
        <w:jc w:val="both"/>
        <w:rPr>
          <w:lang w:val="en-US"/>
        </w:rPr>
      </w:pPr>
      <w:r w:rsidRPr="00B45431">
        <w:rPr>
          <w:sz w:val="20"/>
          <w:szCs w:val="20"/>
          <w:lang w:val="en-GB"/>
        </w:rPr>
        <w:t xml:space="preserve">Resource configuration defined in Rel-15 is enhanced by additional resource types </w:t>
      </w:r>
      <w:r>
        <w:rPr>
          <w:sz w:val="20"/>
          <w:szCs w:val="20"/>
          <w:lang w:val="en-GB"/>
        </w:rPr>
        <w:t>(</w:t>
      </w:r>
      <w:r w:rsidR="009A633F">
        <w:rPr>
          <w:sz w:val="20"/>
          <w:szCs w:val="20"/>
          <w:lang w:val="en-GB"/>
        </w:rPr>
        <w:t>to be defined by RAN1</w:t>
      </w:r>
      <w:r>
        <w:rPr>
          <w:sz w:val="20"/>
          <w:szCs w:val="20"/>
          <w:lang w:val="en-GB"/>
        </w:rPr>
        <w:t>)</w:t>
      </w:r>
    </w:p>
    <w:p w14:paraId="527B568C" w14:textId="77777777" w:rsidR="00A07229" w:rsidRPr="00B45431" w:rsidRDefault="00A07229" w:rsidP="00CE51BE">
      <w:pPr>
        <w:pStyle w:val="ListParagraph"/>
        <w:numPr>
          <w:ilvl w:val="0"/>
          <w:numId w:val="26"/>
        </w:numPr>
        <w:spacing w:after="120"/>
        <w:ind w:left="714" w:hanging="357"/>
        <w:jc w:val="both"/>
        <w:rPr>
          <w:lang w:val="en-US"/>
        </w:rPr>
      </w:pPr>
      <w:r>
        <w:rPr>
          <w:sz w:val="20"/>
          <w:szCs w:val="20"/>
          <w:lang w:val="en-GB"/>
        </w:rPr>
        <w:t xml:space="preserve">Parent node is responsible for allocating </w:t>
      </w:r>
      <w:r w:rsidRPr="00A07229">
        <w:rPr>
          <w:sz w:val="20"/>
          <w:szCs w:val="20"/>
          <w:lang w:val="en-GB"/>
        </w:rPr>
        <w:t xml:space="preserve">Flexible (soft) resources </w:t>
      </w:r>
      <w:r w:rsidR="00716AFC">
        <w:rPr>
          <w:sz w:val="20"/>
          <w:szCs w:val="20"/>
          <w:lang w:val="en-GB"/>
        </w:rPr>
        <w:t>in the</w:t>
      </w:r>
      <w:r w:rsidR="00D92879">
        <w:rPr>
          <w:sz w:val="20"/>
          <w:szCs w:val="20"/>
          <w:lang w:val="en-GB"/>
        </w:rPr>
        <w:t xml:space="preserve"> Parent BH link</w:t>
      </w:r>
      <w:r w:rsidR="00716AFC">
        <w:rPr>
          <w:sz w:val="20"/>
          <w:szCs w:val="20"/>
          <w:lang w:val="en-GB"/>
        </w:rPr>
        <w:t>(s)</w:t>
      </w:r>
      <w:r w:rsidRPr="00A07229">
        <w:rPr>
          <w:sz w:val="20"/>
          <w:szCs w:val="20"/>
          <w:lang w:val="en-GB"/>
        </w:rPr>
        <w:t xml:space="preserve"> </w:t>
      </w:r>
      <w:r w:rsidR="00D92879">
        <w:rPr>
          <w:sz w:val="20"/>
          <w:szCs w:val="20"/>
          <w:lang w:val="en-GB"/>
        </w:rPr>
        <w:t>in order</w:t>
      </w:r>
      <w:r w:rsidRPr="00A07229">
        <w:rPr>
          <w:sz w:val="20"/>
          <w:szCs w:val="20"/>
          <w:lang w:val="en-GB"/>
        </w:rPr>
        <w:t xml:space="preserve"> to facilitate dynamic capacity allocation between DL/UL </w:t>
      </w:r>
      <w:r w:rsidR="00716AFC">
        <w:rPr>
          <w:sz w:val="20"/>
          <w:szCs w:val="20"/>
          <w:lang w:val="en-GB"/>
        </w:rPr>
        <w:t>and</w:t>
      </w:r>
      <w:r w:rsidRPr="00A07229">
        <w:rPr>
          <w:sz w:val="20"/>
          <w:szCs w:val="20"/>
          <w:lang w:val="en-GB"/>
        </w:rPr>
        <w:t xml:space="preserve"> between Parent and Child links.</w:t>
      </w:r>
    </w:p>
    <w:p w14:paraId="60B413D2" w14:textId="77777777" w:rsidR="00A07229" w:rsidRPr="00CE136E" w:rsidRDefault="00A07229" w:rsidP="009A633F">
      <w:pPr>
        <w:spacing w:after="60"/>
        <w:jc w:val="both"/>
      </w:pPr>
      <w:r>
        <w:t xml:space="preserve">When operating according </w:t>
      </w:r>
      <w:r w:rsidR="009A633F">
        <w:t>to Group 1</w:t>
      </w:r>
      <w:r>
        <w:t xml:space="preserve"> architecture, resource configuration made for different IAB nodes must be</w:t>
      </w:r>
      <w:r w:rsidR="00D92879">
        <w:t xml:space="preserve"> consisten</w:t>
      </w:r>
      <w:r w:rsidR="00E35725">
        <w:t>t</w:t>
      </w:r>
      <w:r w:rsidR="00D92879">
        <w:t xml:space="preserve"> (e.g. w.r.t </w:t>
      </w:r>
      <w:r w:rsidR="00716AFC">
        <w:t>duplexing</w:t>
      </w:r>
      <w:r w:rsidR="00D92879">
        <w:t xml:space="preserve"> constraint</w:t>
      </w:r>
      <w:r w:rsidR="00716AFC">
        <w:t>s</w:t>
      </w:r>
      <w:r w:rsidR="00D92879">
        <w:t>)</w:t>
      </w:r>
      <w:r>
        <w:t xml:space="preserve">. </w:t>
      </w:r>
    </w:p>
    <w:p w14:paraId="77694CC2" w14:textId="77777777" w:rsidR="00A07229" w:rsidRPr="00CE136E" w:rsidRDefault="00A07229" w:rsidP="00A07229">
      <w:pPr>
        <w:pStyle w:val="ListParagraph"/>
        <w:numPr>
          <w:ilvl w:val="0"/>
          <w:numId w:val="26"/>
        </w:numPr>
        <w:jc w:val="both"/>
        <w:rPr>
          <w:sz w:val="20"/>
          <w:szCs w:val="20"/>
          <w:lang w:val="en-GB"/>
        </w:rPr>
      </w:pPr>
      <w:bookmarkStart w:id="2" w:name="_Hlk528658672"/>
      <w:r>
        <w:rPr>
          <w:sz w:val="20"/>
          <w:szCs w:val="20"/>
          <w:lang w:val="en-GB"/>
        </w:rPr>
        <w:t xml:space="preserve">3GPP needs to consider </w:t>
      </w:r>
      <w:r w:rsidR="00716AFC">
        <w:rPr>
          <w:sz w:val="20"/>
          <w:szCs w:val="20"/>
          <w:lang w:val="en-GB"/>
        </w:rPr>
        <w:t xml:space="preserve">sufficient </w:t>
      </w:r>
      <w:r w:rsidR="00D92879">
        <w:rPr>
          <w:sz w:val="20"/>
          <w:szCs w:val="20"/>
          <w:lang w:val="en-GB"/>
        </w:rPr>
        <w:t xml:space="preserve">conflict resolution rules to manage possible configuration/scheduling errors made by </w:t>
      </w:r>
      <w:r w:rsidR="00716AFC">
        <w:rPr>
          <w:sz w:val="20"/>
          <w:szCs w:val="20"/>
          <w:lang w:val="en-GB"/>
        </w:rPr>
        <w:t>the CU and/or P</w:t>
      </w:r>
      <w:r w:rsidR="00D92879">
        <w:rPr>
          <w:sz w:val="20"/>
          <w:szCs w:val="20"/>
          <w:lang w:val="en-GB"/>
        </w:rPr>
        <w:t>arent node.</w:t>
      </w:r>
    </w:p>
    <w:bookmarkEnd w:id="2"/>
    <w:p w14:paraId="1DB296C7" w14:textId="77777777" w:rsidR="00A07229" w:rsidRPr="00B45431" w:rsidRDefault="00D92879" w:rsidP="00FC33E0">
      <w:pPr>
        <w:pStyle w:val="ListParagraph"/>
        <w:numPr>
          <w:ilvl w:val="0"/>
          <w:numId w:val="26"/>
        </w:numPr>
        <w:jc w:val="both"/>
        <w:rPr>
          <w:sz w:val="20"/>
          <w:szCs w:val="20"/>
          <w:lang w:val="en-US"/>
        </w:rPr>
      </w:pPr>
      <w:r>
        <w:rPr>
          <w:sz w:val="20"/>
          <w:szCs w:val="20"/>
          <w:lang w:val="en-GB"/>
        </w:rPr>
        <w:t xml:space="preserve">In order to avoid/mitigate conflicting situations due to dynamic adaptation, it makes sense to align flexible/soft resources </w:t>
      </w:r>
      <w:r w:rsidR="00E35725" w:rsidRPr="00D92879">
        <w:rPr>
          <w:sz w:val="20"/>
          <w:szCs w:val="20"/>
          <w:lang w:val="en-US"/>
        </w:rPr>
        <w:t>across all links (parent, child, grand-child).</w:t>
      </w:r>
      <w:r>
        <w:rPr>
          <w:sz w:val="20"/>
          <w:szCs w:val="20"/>
          <w:lang w:val="en-US"/>
        </w:rPr>
        <w:t xml:space="preserve"> Furthermore, it makes sense to have a hierarchical adaptation where t</w:t>
      </w:r>
      <w:r w:rsidRPr="00D92879">
        <w:rPr>
          <w:sz w:val="20"/>
          <w:szCs w:val="20"/>
          <w:lang w:val="en-US"/>
        </w:rPr>
        <w:t xml:space="preserve">he nodes </w:t>
      </w:r>
      <w:r w:rsidR="009A633F">
        <w:rPr>
          <w:sz w:val="20"/>
          <w:szCs w:val="20"/>
          <w:lang w:val="en-US"/>
        </w:rPr>
        <w:t xml:space="preserve">down in the </w:t>
      </w:r>
      <w:r w:rsidRPr="00D92879">
        <w:rPr>
          <w:sz w:val="20"/>
          <w:szCs w:val="20"/>
          <w:lang w:val="en-US"/>
        </w:rPr>
        <w:t xml:space="preserve">tree </w:t>
      </w:r>
      <w:r w:rsidR="009A633F">
        <w:rPr>
          <w:sz w:val="20"/>
          <w:szCs w:val="20"/>
          <w:lang w:val="en-US"/>
        </w:rPr>
        <w:t xml:space="preserve">topology </w:t>
      </w:r>
      <w:r w:rsidRPr="00D92879">
        <w:rPr>
          <w:sz w:val="20"/>
          <w:szCs w:val="20"/>
          <w:lang w:val="en-US"/>
        </w:rPr>
        <w:t>ha</w:t>
      </w:r>
      <w:r w:rsidR="00716AFC">
        <w:rPr>
          <w:sz w:val="20"/>
          <w:szCs w:val="20"/>
          <w:lang w:val="en-US"/>
        </w:rPr>
        <w:t>ve</w:t>
      </w:r>
      <w:r w:rsidRPr="00D92879">
        <w:rPr>
          <w:sz w:val="20"/>
          <w:szCs w:val="20"/>
          <w:lang w:val="en-US"/>
        </w:rPr>
        <w:t xml:space="preserve"> to wait until all </w:t>
      </w:r>
      <w:r w:rsidR="009A633F">
        <w:rPr>
          <w:sz w:val="20"/>
          <w:szCs w:val="20"/>
          <w:lang w:val="en-US"/>
        </w:rPr>
        <w:t>(grand-) parent nodes release the</w:t>
      </w:r>
      <w:r w:rsidRPr="00D92879">
        <w:rPr>
          <w:sz w:val="20"/>
          <w:szCs w:val="20"/>
          <w:lang w:val="en-US"/>
        </w:rPr>
        <w:t xml:space="preserve"> resources</w:t>
      </w:r>
      <w:r>
        <w:rPr>
          <w:sz w:val="20"/>
          <w:szCs w:val="20"/>
          <w:lang w:val="en-US"/>
        </w:rPr>
        <w:t>.</w:t>
      </w:r>
    </w:p>
    <w:p w14:paraId="674F2423" w14:textId="77777777" w:rsidR="00F30221" w:rsidRDefault="00F30221" w:rsidP="00B45431">
      <w:pPr>
        <w:jc w:val="center"/>
        <w:rPr>
          <w:lang w:val="en-US"/>
        </w:rPr>
      </w:pPr>
      <w:r>
        <w:rPr>
          <w:noProof/>
        </w:rPr>
        <w:drawing>
          <wp:inline distT="0" distB="0" distL="0" distR="0" wp14:anchorId="54484228" wp14:editId="731EE16E">
            <wp:extent cx="3477574" cy="2447182"/>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82986" cy="2450991"/>
                    </a:xfrm>
                    <a:prstGeom prst="rect">
                      <a:avLst/>
                    </a:prstGeom>
                  </pic:spPr>
                </pic:pic>
              </a:graphicData>
            </a:graphic>
          </wp:inline>
        </w:drawing>
      </w:r>
    </w:p>
    <w:p w14:paraId="622A365E" w14:textId="77777777" w:rsidR="00F30221" w:rsidRDefault="00F30221" w:rsidP="00F30221">
      <w:pPr>
        <w:pStyle w:val="Caption"/>
        <w:jc w:val="center"/>
      </w:pPr>
      <w:r>
        <w:t xml:space="preserve">Figure </w:t>
      </w:r>
      <w:r w:rsidR="00CE51BE">
        <w:t>2</w:t>
      </w:r>
      <w:r>
        <w:t xml:space="preserve">. </w:t>
      </w:r>
      <w:r w:rsidR="00413355">
        <w:t xml:space="preserve">Resource configuration for group 1 </w:t>
      </w:r>
      <w:r w:rsidR="002943EA">
        <w:t>archi</w:t>
      </w:r>
      <w:r w:rsidR="00413355">
        <w:t>t</w:t>
      </w:r>
      <w:r w:rsidR="002943EA">
        <w:t>ecture.</w:t>
      </w:r>
    </w:p>
    <w:p w14:paraId="0874A452" w14:textId="77777777" w:rsidR="00F30221" w:rsidRPr="00B45431" w:rsidRDefault="00F30221" w:rsidP="00B45431">
      <w:pPr>
        <w:jc w:val="center"/>
      </w:pPr>
    </w:p>
    <w:p w14:paraId="7DD08E0A" w14:textId="5055738A" w:rsidR="00D650B5" w:rsidRDefault="00D650B5" w:rsidP="00D650B5">
      <w:pPr>
        <w:spacing w:after="0"/>
        <w:jc w:val="both"/>
        <w:rPr>
          <w:i/>
          <w:iCs/>
        </w:rPr>
      </w:pPr>
      <w:r>
        <w:rPr>
          <w:b/>
          <w:bCs/>
          <w:i/>
          <w:iCs/>
        </w:rPr>
        <w:t xml:space="preserve">Observation </w:t>
      </w:r>
      <w:r w:rsidR="00454AD5">
        <w:rPr>
          <w:b/>
          <w:bCs/>
          <w:i/>
          <w:iCs/>
        </w:rPr>
        <w:t>3</w:t>
      </w:r>
      <w:r w:rsidR="0042338F">
        <w:rPr>
          <w:b/>
          <w:bCs/>
          <w:i/>
          <w:iCs/>
        </w:rPr>
        <w:t>:</w:t>
      </w:r>
      <w:r w:rsidRPr="004E09C1">
        <w:rPr>
          <w:b/>
          <w:bCs/>
          <w:i/>
          <w:iCs/>
        </w:rPr>
        <w:t xml:space="preserve"> </w:t>
      </w:r>
      <w:r w:rsidRPr="00A26EF0">
        <w:rPr>
          <w:i/>
          <w:iCs/>
        </w:rPr>
        <w:t xml:space="preserve">The semi-static </w:t>
      </w:r>
      <w:r>
        <w:rPr>
          <w:i/>
          <w:iCs/>
        </w:rPr>
        <w:t xml:space="preserve">resource pool </w:t>
      </w:r>
      <w:r w:rsidRPr="00A26EF0">
        <w:rPr>
          <w:i/>
          <w:iCs/>
        </w:rPr>
        <w:t>coordination scheme</w:t>
      </w:r>
      <w:r>
        <w:rPr>
          <w:i/>
          <w:iCs/>
        </w:rPr>
        <w:t xml:space="preserve"> (distributed, centralized)</w:t>
      </w:r>
      <w:r w:rsidRPr="00A26EF0">
        <w:rPr>
          <w:i/>
          <w:iCs/>
        </w:rPr>
        <w:t xml:space="preserve"> depends on the architecture and protocol choices</w:t>
      </w:r>
      <w:r>
        <w:rPr>
          <w:i/>
          <w:iCs/>
        </w:rPr>
        <w:t>.</w:t>
      </w:r>
    </w:p>
    <w:p w14:paraId="44E614F0" w14:textId="77777777" w:rsidR="00684AB3" w:rsidRDefault="00684AB3" w:rsidP="00D650B5">
      <w:pPr>
        <w:spacing w:after="0"/>
        <w:jc w:val="both"/>
        <w:rPr>
          <w:i/>
          <w:iCs/>
        </w:rPr>
      </w:pPr>
    </w:p>
    <w:p w14:paraId="49BE060A" w14:textId="77777777" w:rsidR="00684AB3" w:rsidRDefault="00684AB3" w:rsidP="00684AB3">
      <w:r>
        <w:rPr>
          <w:b/>
          <w:bCs/>
          <w:i/>
          <w:iCs/>
        </w:rPr>
        <w:t>Proposal</w:t>
      </w:r>
      <w:r w:rsidRPr="004E09C1">
        <w:rPr>
          <w:b/>
          <w:bCs/>
          <w:i/>
          <w:iCs/>
        </w:rPr>
        <w:t xml:space="preserve"> </w:t>
      </w:r>
      <w:r w:rsidR="00A107ED">
        <w:rPr>
          <w:b/>
          <w:bCs/>
          <w:i/>
          <w:iCs/>
        </w:rPr>
        <w:t>2</w:t>
      </w:r>
      <w:r w:rsidRPr="004E09C1">
        <w:rPr>
          <w:b/>
          <w:bCs/>
          <w:i/>
          <w:iCs/>
        </w:rPr>
        <w:t xml:space="preserve">: </w:t>
      </w:r>
      <w:r w:rsidR="00135AAE">
        <w:rPr>
          <w:i/>
          <w:iCs/>
        </w:rPr>
        <w:t xml:space="preserve">In the case of </w:t>
      </w:r>
      <w:r w:rsidR="00413355">
        <w:rPr>
          <w:i/>
          <w:iCs/>
        </w:rPr>
        <w:t xml:space="preserve">group 1 </w:t>
      </w:r>
      <w:r w:rsidR="00135AAE">
        <w:rPr>
          <w:i/>
          <w:iCs/>
        </w:rPr>
        <w:t xml:space="preserve">architecture, </w:t>
      </w:r>
      <w:r w:rsidR="00135AAE" w:rsidRPr="00B45431">
        <w:rPr>
          <w:i/>
        </w:rPr>
        <w:t>CU makes the semi-static resource configuration separately for each IAB</w:t>
      </w:r>
      <w:r w:rsidR="00135AAE" w:rsidRPr="00FC33E0">
        <w:t xml:space="preserve"> </w:t>
      </w:r>
      <w:r w:rsidR="00135AAE" w:rsidRPr="00B45431">
        <w:rPr>
          <w:i/>
        </w:rPr>
        <w:t>node</w:t>
      </w:r>
      <w:r w:rsidR="00135AAE">
        <w:rPr>
          <w:i/>
        </w:rPr>
        <w:t xml:space="preserve">. </w:t>
      </w:r>
      <w:r w:rsidR="00135AAE" w:rsidRPr="00135AAE">
        <w:rPr>
          <w:i/>
        </w:rPr>
        <w:t>A single resource configuration covers both parent and child links of the IAB node.</w:t>
      </w:r>
    </w:p>
    <w:p w14:paraId="19FA9915" w14:textId="6648D98D" w:rsidR="00CE51BE" w:rsidRDefault="00D92879" w:rsidP="00B45431">
      <w:r>
        <w:rPr>
          <w:b/>
          <w:bCs/>
          <w:i/>
          <w:iCs/>
        </w:rPr>
        <w:t>Proposal</w:t>
      </w:r>
      <w:r w:rsidRPr="004E09C1">
        <w:rPr>
          <w:b/>
          <w:bCs/>
          <w:i/>
          <w:iCs/>
        </w:rPr>
        <w:t xml:space="preserve"> </w:t>
      </w:r>
      <w:r w:rsidR="002B773F">
        <w:rPr>
          <w:b/>
          <w:bCs/>
          <w:i/>
          <w:iCs/>
        </w:rPr>
        <w:t>3</w:t>
      </w:r>
      <w:r w:rsidR="00D650B5" w:rsidRPr="004E09C1">
        <w:rPr>
          <w:b/>
          <w:bCs/>
          <w:i/>
          <w:iCs/>
        </w:rPr>
        <w:t xml:space="preserve">: </w:t>
      </w:r>
      <w:r w:rsidR="0007558C">
        <w:rPr>
          <w:i/>
          <w:iCs/>
        </w:rPr>
        <w:t>For multi-hop scenarios, c</w:t>
      </w:r>
      <w:r>
        <w:rPr>
          <w:i/>
          <w:iCs/>
        </w:rPr>
        <w:t>o</w:t>
      </w:r>
      <w:r w:rsidRPr="00D92879">
        <w:rPr>
          <w:i/>
          <w:iCs/>
        </w:rPr>
        <w:t>nsider conflict resolution rules</w:t>
      </w:r>
      <w:r>
        <w:rPr>
          <w:i/>
          <w:iCs/>
        </w:rPr>
        <w:t xml:space="preserve"> </w:t>
      </w:r>
      <w:r w:rsidRPr="00D92879">
        <w:rPr>
          <w:i/>
          <w:iCs/>
        </w:rPr>
        <w:t xml:space="preserve">to manage possible configuration/scheduling errors made by </w:t>
      </w:r>
      <w:r w:rsidR="00716AFC">
        <w:rPr>
          <w:i/>
          <w:iCs/>
        </w:rPr>
        <w:t>the CU and/or P</w:t>
      </w:r>
      <w:r w:rsidRPr="00D92879">
        <w:rPr>
          <w:i/>
          <w:iCs/>
        </w:rPr>
        <w:t>arent node</w:t>
      </w:r>
      <w:r>
        <w:rPr>
          <w:i/>
          <w:iCs/>
        </w:rPr>
        <w:t>.</w:t>
      </w:r>
    </w:p>
    <w:p w14:paraId="3DCF803D" w14:textId="77777777" w:rsidR="00B44666" w:rsidRPr="00640693" w:rsidRDefault="00B44666" w:rsidP="00640693">
      <w:pPr>
        <w:spacing w:after="0"/>
        <w:jc w:val="both"/>
        <w:rPr>
          <w:rFonts w:ascii="MS Mincho" w:eastAsia="MS Mincho" w:hAnsi="MS Mincho" w:cs="MS Mincho"/>
          <w:lang w:eastAsia="ja-JP"/>
        </w:rPr>
      </w:pPr>
    </w:p>
    <w:p w14:paraId="5C77742F" w14:textId="77777777" w:rsidR="0034111C" w:rsidRPr="00A51522" w:rsidRDefault="003243D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DB1089C" w14:textId="77777777" w:rsidR="00731B79" w:rsidRPr="00640693" w:rsidRDefault="003D3FBA" w:rsidP="00183108">
      <w:pPr>
        <w:spacing w:after="0"/>
        <w:jc w:val="both"/>
        <w:rPr>
          <w:lang w:val="en-US"/>
        </w:rPr>
      </w:pPr>
      <w:r w:rsidRPr="00F81835">
        <w:rPr>
          <w:lang w:val="en-US"/>
        </w:rPr>
        <w:t>In this contribution</w:t>
      </w:r>
      <w:r w:rsidR="00F81835" w:rsidRPr="00F81835">
        <w:rPr>
          <w:lang w:val="en-US"/>
        </w:rPr>
        <w:t>,</w:t>
      </w:r>
      <w:r w:rsidRPr="00F81835">
        <w:rPr>
          <w:lang w:val="en-US"/>
        </w:rPr>
        <w:t xml:space="preserve"> we have discussed </w:t>
      </w:r>
      <w:r w:rsidR="00AC276B">
        <w:t>resource allocation</w:t>
      </w:r>
      <w:r w:rsidR="00AC276B" w:rsidRPr="00CE1280">
        <w:t xml:space="preserve"> aspects </w:t>
      </w:r>
      <w:r w:rsidR="00AC276B">
        <w:t xml:space="preserve">between </w:t>
      </w:r>
      <w:r w:rsidR="00663ED1">
        <w:t>Parent BH and Child links</w:t>
      </w:r>
      <w:r w:rsidR="006060C2" w:rsidRPr="004E09C1">
        <w:rPr>
          <w:lang w:val="en-US"/>
        </w:rPr>
        <w:t>.</w:t>
      </w:r>
      <w:r w:rsidR="00342AD2" w:rsidRPr="004E09C1">
        <w:rPr>
          <w:lang w:val="en-US"/>
        </w:rPr>
        <w:t xml:space="preserve"> </w:t>
      </w:r>
      <w:r w:rsidR="00663ED1" w:rsidRPr="00663ED1">
        <w:rPr>
          <w:lang w:val="en-US"/>
        </w:rPr>
        <w:t xml:space="preserve">The </w:t>
      </w:r>
      <w:r w:rsidR="00663ED1">
        <w:rPr>
          <w:lang w:val="en-US"/>
        </w:rPr>
        <w:t xml:space="preserve">main </w:t>
      </w:r>
      <w:r w:rsidR="00663ED1" w:rsidRPr="00663ED1">
        <w:rPr>
          <w:lang w:val="en-US"/>
        </w:rPr>
        <w:t xml:space="preserve">question </w:t>
      </w:r>
      <w:r w:rsidR="00663ED1">
        <w:rPr>
          <w:lang w:val="en-US"/>
        </w:rPr>
        <w:t>was</w:t>
      </w:r>
      <w:r w:rsidR="00663ED1" w:rsidRPr="00663ED1">
        <w:rPr>
          <w:lang w:val="en-US"/>
        </w:rPr>
        <w:t xml:space="preserve"> how to define schedulable resources for </w:t>
      </w:r>
      <w:r w:rsidR="00FC33E0">
        <w:rPr>
          <w:lang w:val="en-US"/>
        </w:rPr>
        <w:t>IAB DU</w:t>
      </w:r>
      <w:r w:rsidR="003243D3">
        <w:rPr>
          <w:lang w:val="en-US"/>
        </w:rPr>
        <w:t>.</w:t>
      </w:r>
      <w:r w:rsidR="00663ED1" w:rsidRPr="00663ED1">
        <w:rPr>
          <w:lang w:val="en-US"/>
        </w:rPr>
        <w:t xml:space="preserve"> </w:t>
      </w:r>
      <w:r w:rsidR="00601C58">
        <w:rPr>
          <w:lang w:val="en-US"/>
        </w:rPr>
        <w:t>W</w:t>
      </w:r>
      <w:r w:rsidR="00342AD2" w:rsidRPr="004E09C1">
        <w:rPr>
          <w:lang w:val="en-US"/>
        </w:rPr>
        <w:t>e ma</w:t>
      </w:r>
      <w:r w:rsidR="00601C58">
        <w:rPr>
          <w:lang w:val="en-US"/>
        </w:rPr>
        <w:t>de</w:t>
      </w:r>
      <w:r w:rsidR="00342AD2" w:rsidRPr="004E09C1">
        <w:rPr>
          <w:lang w:val="en-US"/>
        </w:rPr>
        <w:t xml:space="preserve"> following </w:t>
      </w:r>
      <w:r w:rsidR="00192699" w:rsidRPr="004E09C1">
        <w:rPr>
          <w:lang w:val="en-US"/>
        </w:rPr>
        <w:t>observations:</w:t>
      </w:r>
    </w:p>
    <w:p w14:paraId="3BA44B33" w14:textId="77777777" w:rsidR="00663ED1" w:rsidRDefault="00663ED1" w:rsidP="009C7C3A">
      <w:pPr>
        <w:spacing w:after="0"/>
        <w:rPr>
          <w:b/>
          <w:bCs/>
          <w:i/>
          <w:iCs/>
        </w:rPr>
      </w:pPr>
    </w:p>
    <w:p w14:paraId="0D4BB71B" w14:textId="0A19804C" w:rsidR="00601C58" w:rsidRDefault="00601C58" w:rsidP="00601C58">
      <w:pPr>
        <w:spacing w:after="120"/>
        <w:rPr>
          <w:bCs/>
          <w:i/>
          <w:iCs/>
        </w:rPr>
      </w:pPr>
      <w:r>
        <w:rPr>
          <w:b/>
          <w:bCs/>
          <w:i/>
          <w:iCs/>
        </w:rPr>
        <w:t xml:space="preserve">Observation </w:t>
      </w:r>
      <w:r w:rsidR="00454AD5">
        <w:rPr>
          <w:b/>
          <w:bCs/>
          <w:i/>
          <w:iCs/>
        </w:rPr>
        <w:t>1</w:t>
      </w:r>
      <w:r>
        <w:rPr>
          <w:b/>
          <w:bCs/>
          <w:i/>
          <w:iCs/>
        </w:rPr>
        <w:t xml:space="preserve">: </w:t>
      </w:r>
      <w:r w:rsidRPr="00417B50">
        <w:rPr>
          <w:bCs/>
          <w:i/>
          <w:iCs/>
        </w:rPr>
        <w:t>Semi-static resource allocation can be done with existing RRC signalling for slot configuration</w:t>
      </w:r>
    </w:p>
    <w:p w14:paraId="2CBC320B" w14:textId="479A9A58" w:rsidR="00601C58" w:rsidRDefault="00601C58" w:rsidP="003D1AA1">
      <w:pPr>
        <w:spacing w:after="60"/>
        <w:rPr>
          <w:i/>
        </w:rPr>
      </w:pPr>
      <w:r>
        <w:rPr>
          <w:b/>
          <w:bCs/>
          <w:i/>
          <w:iCs/>
        </w:rPr>
        <w:t xml:space="preserve">Observation </w:t>
      </w:r>
      <w:r w:rsidR="00454AD5">
        <w:rPr>
          <w:b/>
          <w:bCs/>
          <w:i/>
          <w:iCs/>
        </w:rPr>
        <w:t>2</w:t>
      </w:r>
      <w:r w:rsidRPr="004E09C1">
        <w:rPr>
          <w:b/>
          <w:bCs/>
          <w:i/>
          <w:iCs/>
        </w:rPr>
        <w:t xml:space="preserve">: </w:t>
      </w:r>
      <w:r>
        <w:rPr>
          <w:bCs/>
          <w:i/>
          <w:iCs/>
        </w:rPr>
        <w:t xml:space="preserve">Flexible resources can be </w:t>
      </w:r>
      <w:r>
        <w:rPr>
          <w:i/>
        </w:rPr>
        <w:t>used to facilitate dynamic capacity al</w:t>
      </w:r>
      <w:r w:rsidR="002B773F">
        <w:rPr>
          <w:i/>
        </w:rPr>
        <w:t>lo</w:t>
      </w:r>
      <w:r>
        <w:rPr>
          <w:i/>
        </w:rPr>
        <w:t>cation between DL/UL and between Parent/Child links.</w:t>
      </w:r>
    </w:p>
    <w:p w14:paraId="4AD8A26B" w14:textId="11200A92" w:rsidR="00601C58" w:rsidRDefault="00601C58" w:rsidP="00601C58">
      <w:pPr>
        <w:spacing w:after="0"/>
        <w:jc w:val="both"/>
        <w:rPr>
          <w:i/>
          <w:iCs/>
        </w:rPr>
      </w:pPr>
      <w:r>
        <w:rPr>
          <w:b/>
          <w:bCs/>
          <w:i/>
          <w:iCs/>
        </w:rPr>
        <w:t xml:space="preserve">Observation </w:t>
      </w:r>
      <w:r w:rsidR="00454AD5">
        <w:rPr>
          <w:b/>
          <w:bCs/>
          <w:i/>
          <w:iCs/>
        </w:rPr>
        <w:t>3</w:t>
      </w:r>
      <w:r>
        <w:rPr>
          <w:b/>
          <w:bCs/>
          <w:i/>
          <w:iCs/>
        </w:rPr>
        <w:t>:</w:t>
      </w:r>
      <w:r w:rsidRPr="004E09C1">
        <w:rPr>
          <w:b/>
          <w:bCs/>
          <w:i/>
          <w:iCs/>
        </w:rPr>
        <w:t xml:space="preserve"> </w:t>
      </w:r>
      <w:r w:rsidRPr="00A26EF0">
        <w:rPr>
          <w:i/>
          <w:iCs/>
        </w:rPr>
        <w:t xml:space="preserve">The semi-static </w:t>
      </w:r>
      <w:r>
        <w:rPr>
          <w:i/>
          <w:iCs/>
        </w:rPr>
        <w:t xml:space="preserve">resource pool </w:t>
      </w:r>
      <w:r w:rsidRPr="00A26EF0">
        <w:rPr>
          <w:i/>
          <w:iCs/>
        </w:rPr>
        <w:t>coordination scheme</w:t>
      </w:r>
      <w:r>
        <w:rPr>
          <w:i/>
          <w:iCs/>
        </w:rPr>
        <w:t xml:space="preserve"> (distributed, centralized)</w:t>
      </w:r>
      <w:r w:rsidRPr="00A26EF0">
        <w:rPr>
          <w:i/>
          <w:iCs/>
        </w:rPr>
        <w:t xml:space="preserve"> depends on the architecture and protocol choices</w:t>
      </w:r>
      <w:r>
        <w:rPr>
          <w:i/>
          <w:iCs/>
        </w:rPr>
        <w:t>.</w:t>
      </w:r>
    </w:p>
    <w:p w14:paraId="73DBB537" w14:textId="77777777" w:rsidR="00601C58" w:rsidRDefault="00601C58" w:rsidP="00601C58">
      <w:pPr>
        <w:spacing w:after="120"/>
        <w:rPr>
          <w:i/>
        </w:rPr>
      </w:pPr>
    </w:p>
    <w:p w14:paraId="4EC3F0B9" w14:textId="77777777" w:rsidR="00601C58" w:rsidRDefault="00601C58" w:rsidP="009C7C3A">
      <w:pPr>
        <w:spacing w:after="0"/>
        <w:rPr>
          <w:bCs/>
          <w:iCs/>
        </w:rPr>
      </w:pPr>
      <w:r>
        <w:rPr>
          <w:bCs/>
          <w:iCs/>
        </w:rPr>
        <w:t>Based on the discussion and observations above, we would propose:</w:t>
      </w:r>
    </w:p>
    <w:p w14:paraId="4DF6B8DB" w14:textId="77777777" w:rsidR="00601C58" w:rsidRPr="003D1AA1" w:rsidRDefault="00601C58" w:rsidP="009C7C3A">
      <w:pPr>
        <w:spacing w:after="0"/>
        <w:rPr>
          <w:bCs/>
          <w:iCs/>
        </w:rPr>
      </w:pPr>
    </w:p>
    <w:p w14:paraId="0D1E869F" w14:textId="77777777" w:rsidR="00A107ED" w:rsidRPr="00417B50" w:rsidRDefault="00A107ED" w:rsidP="003D1AA1">
      <w:pPr>
        <w:spacing w:after="60"/>
        <w:rPr>
          <w:bCs/>
          <w:i/>
          <w:iCs/>
          <w:lang w:val="en-US"/>
        </w:rPr>
      </w:pPr>
      <w:r>
        <w:rPr>
          <w:b/>
          <w:bCs/>
          <w:i/>
          <w:iCs/>
          <w:lang w:val="en-US"/>
        </w:rPr>
        <w:lastRenderedPageBreak/>
        <w:t xml:space="preserve">Proposal 1: </w:t>
      </w:r>
      <w:r>
        <w:rPr>
          <w:bCs/>
          <w:i/>
          <w:iCs/>
          <w:lang w:val="en-US"/>
        </w:rPr>
        <w:t>It is pro</w:t>
      </w:r>
      <w:r w:rsidRPr="00417B50">
        <w:rPr>
          <w:bCs/>
          <w:i/>
          <w:iCs/>
          <w:lang w:val="en-US"/>
        </w:rPr>
        <w:t>posed to adopt the principles described above as the basis for IAB resource allocation and coordination.</w:t>
      </w:r>
    </w:p>
    <w:p w14:paraId="671F4C2A" w14:textId="77777777" w:rsidR="00135AAE" w:rsidRDefault="00135AAE" w:rsidP="00CE51BE">
      <w:pPr>
        <w:spacing w:after="60"/>
      </w:pPr>
      <w:bookmarkStart w:id="3" w:name="_Hlk528658646"/>
      <w:r>
        <w:rPr>
          <w:b/>
          <w:bCs/>
          <w:i/>
          <w:iCs/>
        </w:rPr>
        <w:t>Proposal</w:t>
      </w:r>
      <w:r w:rsidRPr="004E09C1">
        <w:rPr>
          <w:b/>
          <w:bCs/>
          <w:i/>
          <w:iCs/>
        </w:rPr>
        <w:t xml:space="preserve"> </w:t>
      </w:r>
      <w:r w:rsidR="00A107ED">
        <w:rPr>
          <w:b/>
          <w:bCs/>
          <w:i/>
          <w:iCs/>
        </w:rPr>
        <w:t>2</w:t>
      </w:r>
      <w:r w:rsidRPr="004E09C1">
        <w:rPr>
          <w:b/>
          <w:bCs/>
          <w:i/>
          <w:iCs/>
        </w:rPr>
        <w:t xml:space="preserve">: </w:t>
      </w:r>
      <w:r>
        <w:rPr>
          <w:i/>
          <w:iCs/>
        </w:rPr>
        <w:t xml:space="preserve">In the case of L2 architecture, </w:t>
      </w:r>
      <w:r w:rsidRPr="00CE136E">
        <w:rPr>
          <w:i/>
        </w:rPr>
        <w:t>CU makes the semi-static resource configuration separately for each IAB</w:t>
      </w:r>
      <w:r w:rsidRPr="00FC33E0">
        <w:t xml:space="preserve"> </w:t>
      </w:r>
      <w:r w:rsidRPr="00CE136E">
        <w:rPr>
          <w:i/>
        </w:rPr>
        <w:t>node</w:t>
      </w:r>
      <w:r>
        <w:rPr>
          <w:i/>
        </w:rPr>
        <w:t xml:space="preserve">. </w:t>
      </w:r>
      <w:r w:rsidRPr="00135AAE">
        <w:rPr>
          <w:i/>
        </w:rPr>
        <w:t>A single resource configuration covers both parent and child links of the IAB node.</w:t>
      </w:r>
    </w:p>
    <w:p w14:paraId="36B9CF42" w14:textId="77777777" w:rsidR="003243D3" w:rsidRDefault="00135AAE" w:rsidP="00135AAE">
      <w:pPr>
        <w:rPr>
          <w:i/>
          <w:iCs/>
        </w:rPr>
      </w:pPr>
      <w:r>
        <w:rPr>
          <w:b/>
          <w:bCs/>
          <w:i/>
          <w:iCs/>
        </w:rPr>
        <w:t>Proposal</w:t>
      </w:r>
      <w:r w:rsidRPr="004E09C1">
        <w:rPr>
          <w:b/>
          <w:bCs/>
          <w:i/>
          <w:iCs/>
        </w:rPr>
        <w:t xml:space="preserve"> </w:t>
      </w:r>
      <w:r w:rsidR="00A107ED">
        <w:rPr>
          <w:b/>
          <w:bCs/>
          <w:i/>
          <w:iCs/>
        </w:rPr>
        <w:t>3</w:t>
      </w:r>
      <w:r w:rsidRPr="004E09C1">
        <w:rPr>
          <w:b/>
          <w:bCs/>
          <w:i/>
          <w:iCs/>
        </w:rPr>
        <w:t xml:space="preserve">: </w:t>
      </w:r>
      <w:r>
        <w:rPr>
          <w:i/>
          <w:iCs/>
        </w:rPr>
        <w:t>For multi-hop scenarios, co</w:t>
      </w:r>
      <w:r w:rsidRPr="00D92879">
        <w:rPr>
          <w:i/>
          <w:iCs/>
        </w:rPr>
        <w:t>nsider conflict resolution rules</w:t>
      </w:r>
      <w:r>
        <w:rPr>
          <w:i/>
          <w:iCs/>
        </w:rPr>
        <w:t xml:space="preserve"> </w:t>
      </w:r>
      <w:r w:rsidRPr="00D92879">
        <w:rPr>
          <w:i/>
          <w:iCs/>
        </w:rPr>
        <w:t xml:space="preserve">to manage possible configuration/scheduling errors made by </w:t>
      </w:r>
      <w:r>
        <w:rPr>
          <w:i/>
          <w:iCs/>
        </w:rPr>
        <w:t>the CU and/or P</w:t>
      </w:r>
      <w:r w:rsidRPr="00D92879">
        <w:rPr>
          <w:i/>
          <w:iCs/>
        </w:rPr>
        <w:t>arent node</w:t>
      </w:r>
      <w:r>
        <w:rPr>
          <w:i/>
          <w:iCs/>
        </w:rPr>
        <w:t>.</w:t>
      </w:r>
    </w:p>
    <w:bookmarkEnd w:id="3"/>
    <w:p w14:paraId="1150F551" w14:textId="77777777" w:rsidR="003243D3" w:rsidRDefault="003243D3" w:rsidP="00CE51BE">
      <w:pPr>
        <w:spacing w:after="60"/>
        <w:rPr>
          <w:b/>
          <w:bCs/>
          <w:i/>
          <w:iCs/>
        </w:rPr>
      </w:pPr>
    </w:p>
    <w:p w14:paraId="69DFCBD6" w14:textId="77777777" w:rsidR="0034111C" w:rsidRPr="00A51522" w:rsidRDefault="0034111C" w:rsidP="007825F0">
      <w:pPr>
        <w:pStyle w:val="Heading1"/>
      </w:pPr>
      <w:r w:rsidRPr="00A51522">
        <w:t>References</w:t>
      </w:r>
      <w:r w:rsidR="00A2459D" w:rsidRPr="00A51522">
        <w:t xml:space="preserve"> </w:t>
      </w:r>
    </w:p>
    <w:p w14:paraId="499BBF69" w14:textId="77777777" w:rsidR="00055676" w:rsidRDefault="00223F3C" w:rsidP="00AC276B">
      <w:pPr>
        <w:numPr>
          <w:ilvl w:val="0"/>
          <w:numId w:val="1"/>
        </w:numPr>
        <w:rPr>
          <w:sz w:val="18"/>
        </w:rPr>
      </w:pPr>
      <w:r w:rsidRPr="00A84A64">
        <w:rPr>
          <w:sz w:val="18"/>
          <w:lang w:eastAsia="zh-CN"/>
        </w:rPr>
        <w:t>RP-172290</w:t>
      </w:r>
      <w:r w:rsidR="00055676" w:rsidRPr="00994866">
        <w:rPr>
          <w:sz w:val="18"/>
          <w:lang w:eastAsia="zh-CN"/>
        </w:rPr>
        <w:t xml:space="preserve">, </w:t>
      </w:r>
      <w:r w:rsidR="00D060FF" w:rsidRPr="00994866">
        <w:rPr>
          <w:sz w:val="18"/>
          <w:lang w:eastAsia="zh-CN"/>
        </w:rPr>
        <w:t>“</w:t>
      </w:r>
      <w:r w:rsidR="00AC276B" w:rsidRPr="00994866">
        <w:rPr>
          <w:i/>
          <w:sz w:val="18"/>
          <w:lang w:eastAsia="zh-CN"/>
        </w:rPr>
        <w:t>Study on Integrated Access and Backhaul for NR</w:t>
      </w:r>
      <w:r w:rsidR="00D060FF" w:rsidRPr="00994866">
        <w:rPr>
          <w:sz w:val="18"/>
          <w:lang w:eastAsia="zh-CN"/>
        </w:rPr>
        <w:t>”</w:t>
      </w:r>
      <w:r w:rsidR="00055676" w:rsidRPr="00994866">
        <w:rPr>
          <w:sz w:val="18"/>
          <w:lang w:eastAsia="zh-CN"/>
        </w:rPr>
        <w:t xml:space="preserve">, </w:t>
      </w:r>
      <w:r w:rsidR="00AC276B" w:rsidRPr="00994866">
        <w:rPr>
          <w:sz w:val="18"/>
          <w:lang w:eastAsia="zh-CN"/>
        </w:rPr>
        <w:t>AT&amp;T, Qualcomm, Samsung</w:t>
      </w:r>
    </w:p>
    <w:p w14:paraId="770B03D8" w14:textId="77777777" w:rsidR="00584E80" w:rsidRDefault="00340C2C" w:rsidP="00AC276B">
      <w:pPr>
        <w:numPr>
          <w:ilvl w:val="0"/>
          <w:numId w:val="1"/>
        </w:numPr>
        <w:rPr>
          <w:sz w:val="18"/>
        </w:rPr>
      </w:pPr>
      <w:r>
        <w:rPr>
          <w:sz w:val="18"/>
          <w:lang w:eastAsia="zh-CN"/>
        </w:rPr>
        <w:t>3GPP, “RAN1 Chairman’s Notes”, RAN1#9</w:t>
      </w:r>
      <w:r w:rsidR="00B26A66">
        <w:rPr>
          <w:sz w:val="18"/>
          <w:lang w:eastAsia="zh-CN"/>
        </w:rPr>
        <w:t>3</w:t>
      </w:r>
    </w:p>
    <w:p w14:paraId="7C9F7A77" w14:textId="77777777" w:rsidR="008B13FA" w:rsidRDefault="000A698C" w:rsidP="0072753E">
      <w:pPr>
        <w:numPr>
          <w:ilvl w:val="0"/>
          <w:numId w:val="1"/>
        </w:numPr>
        <w:rPr>
          <w:sz w:val="18"/>
        </w:rPr>
      </w:pPr>
      <w:r w:rsidRPr="008B13FA">
        <w:rPr>
          <w:sz w:val="18"/>
          <w:lang w:eastAsia="zh-CN"/>
        </w:rPr>
        <w:t>3GPP, “RAN1 Chairman’s Notes”, RAN1#94</w:t>
      </w:r>
    </w:p>
    <w:p w14:paraId="0D2A10F5" w14:textId="77777777" w:rsidR="008B13FA" w:rsidRDefault="008B13FA" w:rsidP="008B13FA">
      <w:pPr>
        <w:numPr>
          <w:ilvl w:val="0"/>
          <w:numId w:val="1"/>
        </w:numPr>
        <w:rPr>
          <w:sz w:val="18"/>
        </w:rPr>
      </w:pPr>
      <w:r w:rsidRPr="008B13FA">
        <w:rPr>
          <w:sz w:val="18"/>
          <w:lang w:eastAsia="zh-CN"/>
        </w:rPr>
        <w:t>3GPP, “RAN1 Chairman’s Notes”, RAN1#94</w:t>
      </w:r>
      <w:r>
        <w:rPr>
          <w:sz w:val="18"/>
        </w:rPr>
        <w:t>bis</w:t>
      </w:r>
    </w:p>
    <w:p w14:paraId="275A3EB3" w14:textId="5523EA42" w:rsidR="003243D3" w:rsidRDefault="003243D3" w:rsidP="00F12A21">
      <w:pPr>
        <w:overflowPunct/>
        <w:autoSpaceDE/>
        <w:autoSpaceDN/>
        <w:adjustRightInd/>
        <w:spacing w:after="0"/>
        <w:textAlignment w:val="auto"/>
        <w:rPr>
          <w:sz w:val="18"/>
        </w:rPr>
      </w:pPr>
    </w:p>
    <w:p w14:paraId="5DDECA74" w14:textId="4709B43C" w:rsidR="000C1A69" w:rsidRDefault="000C1A69">
      <w:pPr>
        <w:overflowPunct/>
        <w:autoSpaceDE/>
        <w:autoSpaceDN/>
        <w:adjustRightInd/>
        <w:spacing w:after="0"/>
        <w:textAlignment w:val="auto"/>
        <w:rPr>
          <w:sz w:val="18"/>
        </w:rPr>
      </w:pPr>
      <w:r>
        <w:rPr>
          <w:sz w:val="18"/>
        </w:rPr>
        <w:br w:type="page"/>
      </w:r>
    </w:p>
    <w:p w14:paraId="5A543172" w14:textId="77777777" w:rsidR="000C1A69" w:rsidRPr="008B13FA" w:rsidRDefault="000C1A69" w:rsidP="00F12A21">
      <w:pPr>
        <w:overflowPunct/>
        <w:autoSpaceDE/>
        <w:autoSpaceDN/>
        <w:adjustRightInd/>
        <w:spacing w:after="0"/>
        <w:textAlignment w:val="auto"/>
        <w:rPr>
          <w:sz w:val="18"/>
        </w:rPr>
      </w:pPr>
    </w:p>
    <w:p w14:paraId="4C2425D4" w14:textId="77777777" w:rsidR="000A698C" w:rsidRPr="00A51522" w:rsidRDefault="00EA55C7" w:rsidP="000A698C">
      <w:pPr>
        <w:pStyle w:val="Heading1"/>
      </w:pPr>
      <w:r>
        <w:t>Appendix</w:t>
      </w:r>
    </w:p>
    <w:p w14:paraId="21CC16D3" w14:textId="77777777" w:rsidR="000A698C" w:rsidRDefault="000A698C" w:rsidP="000A698C">
      <w:r>
        <w:t>The following agreements were related to resource allocation were made in RAN1#93 [2]:</w:t>
      </w:r>
    </w:p>
    <w:p w14:paraId="2D946A34" w14:textId="77777777" w:rsidR="000A698C" w:rsidRPr="00640693" w:rsidRDefault="000A698C" w:rsidP="000A698C">
      <w:pPr>
        <w:overflowPunct/>
        <w:autoSpaceDE/>
        <w:autoSpaceDN/>
        <w:adjustRightInd/>
        <w:spacing w:after="0"/>
        <w:textAlignment w:val="auto"/>
        <w:rPr>
          <w:rFonts w:ascii="Times" w:eastAsia="Times" w:hAnsi="Times" w:cs="Times"/>
          <w:lang w:eastAsia="x-none"/>
        </w:rPr>
      </w:pPr>
      <w:r w:rsidRPr="00640693">
        <w:rPr>
          <w:rFonts w:ascii="Times" w:eastAsia="Times" w:hAnsi="Times" w:cs="Times"/>
          <w:highlight w:val="green"/>
          <w:lang w:eastAsia="x-none"/>
        </w:rPr>
        <w:t>Agreements</w:t>
      </w:r>
      <w:r w:rsidRPr="00640693">
        <w:rPr>
          <w:rFonts w:ascii="Times" w:eastAsia="Times" w:hAnsi="Times" w:cs="Times"/>
          <w:lang w:eastAsia="x-none"/>
        </w:rPr>
        <w:t>:</w:t>
      </w:r>
    </w:p>
    <w:p w14:paraId="31BB26A8" w14:textId="77777777" w:rsidR="000A698C" w:rsidRPr="00640693" w:rsidRDefault="000A698C" w:rsidP="004F7C53">
      <w:pPr>
        <w:pStyle w:val="maintext"/>
        <w:numPr>
          <w:ilvl w:val="0"/>
          <w:numId w:val="9"/>
        </w:numPr>
        <w:spacing w:before="0" w:after="0"/>
        <w:ind w:firstLineChars="0" w:hanging="357"/>
        <w:rPr>
          <w:i/>
          <w:iCs/>
        </w:rPr>
      </w:pPr>
      <w:r w:rsidRPr="004E09C1">
        <w:rPr>
          <w:i/>
          <w:iCs/>
        </w:rPr>
        <w:t>IAB supports TDM, FDM, and SDM between Access and BH links at an IAB node, subject to a half-duplex constraint. Further study the following solutions for the different multiplexing options:</w:t>
      </w:r>
    </w:p>
    <w:p w14:paraId="73C6C5BB" w14:textId="77777777" w:rsidR="000A698C" w:rsidRPr="00640693" w:rsidRDefault="000A698C" w:rsidP="004F7C53">
      <w:pPr>
        <w:pStyle w:val="maintext"/>
        <w:numPr>
          <w:ilvl w:val="1"/>
          <w:numId w:val="9"/>
        </w:numPr>
        <w:spacing w:before="0" w:after="0"/>
        <w:ind w:firstLineChars="0" w:hanging="357"/>
        <w:rPr>
          <w:i/>
          <w:iCs/>
        </w:rPr>
      </w:pPr>
      <w:r w:rsidRPr="004E09C1">
        <w:rPr>
          <w:i/>
          <w:iCs/>
        </w:rPr>
        <w:t>Mechanisms for orthogonal partitioning of time slots or frequency resources between access and backhaul links across one or multiple hops</w:t>
      </w:r>
    </w:p>
    <w:p w14:paraId="2B9C9ACF" w14:textId="77777777" w:rsidR="000A698C" w:rsidRPr="00640693" w:rsidRDefault="000A698C" w:rsidP="004F7C53">
      <w:pPr>
        <w:pStyle w:val="maintext"/>
        <w:numPr>
          <w:ilvl w:val="1"/>
          <w:numId w:val="9"/>
        </w:numPr>
        <w:spacing w:before="0" w:after="0"/>
        <w:ind w:firstLineChars="0" w:hanging="357"/>
        <w:rPr>
          <w:i/>
          <w:iCs/>
        </w:rPr>
      </w:pPr>
      <w:r w:rsidRPr="004E09C1">
        <w:rPr>
          <w:i/>
          <w:iCs/>
        </w:rPr>
        <w:t>Utilization of different DL/UL slot configurations for access and backhaul links</w:t>
      </w:r>
    </w:p>
    <w:p w14:paraId="31EBC50D" w14:textId="77777777" w:rsidR="000A698C" w:rsidRPr="00640693" w:rsidRDefault="000A698C" w:rsidP="004F7C53">
      <w:pPr>
        <w:pStyle w:val="maintext"/>
        <w:numPr>
          <w:ilvl w:val="1"/>
          <w:numId w:val="9"/>
        </w:numPr>
        <w:spacing w:before="0" w:after="0"/>
        <w:ind w:firstLineChars="0" w:hanging="357"/>
        <w:rPr>
          <w:i/>
          <w:iCs/>
        </w:rPr>
      </w:pPr>
      <w:r w:rsidRPr="004E09C1">
        <w:rPr>
          <w:i/>
          <w:iCs/>
        </w:rPr>
        <w:t>DL and UL power control enhancements and timing requirements to allow for intra-panel FDM and SDM of backhaul and access links.</w:t>
      </w:r>
    </w:p>
    <w:p w14:paraId="3CF352FF" w14:textId="77777777" w:rsidR="000A698C" w:rsidRPr="00640693" w:rsidRDefault="000A698C" w:rsidP="004F7C53">
      <w:pPr>
        <w:pStyle w:val="maintext"/>
        <w:numPr>
          <w:ilvl w:val="1"/>
          <w:numId w:val="9"/>
        </w:numPr>
        <w:spacing w:before="0" w:after="0"/>
        <w:ind w:firstLineChars="0" w:hanging="357"/>
        <w:rPr>
          <w:i/>
          <w:iCs/>
        </w:rPr>
      </w:pPr>
      <w:r w:rsidRPr="004E09C1">
        <w:rPr>
          <w:i/>
          <w:iCs/>
        </w:rPr>
        <w:t>Interference management including cross-link interference</w:t>
      </w:r>
    </w:p>
    <w:p w14:paraId="5DC3E138" w14:textId="77777777" w:rsidR="000A698C" w:rsidRPr="00640693" w:rsidRDefault="000A698C" w:rsidP="004F7C53">
      <w:pPr>
        <w:pStyle w:val="maintext"/>
        <w:numPr>
          <w:ilvl w:val="1"/>
          <w:numId w:val="9"/>
        </w:numPr>
        <w:spacing w:before="0" w:after="0"/>
        <w:ind w:firstLineChars="0" w:hanging="357"/>
        <w:rPr>
          <w:i/>
          <w:iCs/>
        </w:rPr>
      </w:pPr>
      <w:r w:rsidRPr="004E09C1">
        <w:rPr>
          <w:i/>
          <w:iCs/>
        </w:rPr>
        <w:t>Note: the level of required enhancement or optimization for the different options is FFS</w:t>
      </w:r>
    </w:p>
    <w:p w14:paraId="3EA4005A" w14:textId="77777777" w:rsidR="000A698C" w:rsidRPr="008A30D0" w:rsidRDefault="000A698C" w:rsidP="000A698C">
      <w:pPr>
        <w:pStyle w:val="maintext"/>
        <w:spacing w:before="0" w:after="0"/>
        <w:ind w:left="720" w:firstLineChars="0" w:firstLine="0"/>
        <w:rPr>
          <w:b/>
          <w:i/>
        </w:rPr>
      </w:pPr>
    </w:p>
    <w:p w14:paraId="34AE62D3" w14:textId="77777777" w:rsidR="000A698C" w:rsidRPr="00640693" w:rsidRDefault="000A698C" w:rsidP="000A698C">
      <w:pPr>
        <w:spacing w:after="0"/>
        <w:rPr>
          <w:rFonts w:ascii="Times" w:eastAsia="Times" w:hAnsi="Times" w:cs="Times"/>
          <w:lang w:eastAsia="x-none"/>
        </w:rPr>
      </w:pPr>
      <w:r w:rsidRPr="00640693">
        <w:rPr>
          <w:rFonts w:ascii="Times" w:eastAsia="Times" w:hAnsi="Times" w:cs="Times"/>
          <w:highlight w:val="green"/>
          <w:lang w:eastAsia="x-none"/>
        </w:rPr>
        <w:t>Agreements</w:t>
      </w:r>
      <w:r w:rsidRPr="00640693">
        <w:rPr>
          <w:rFonts w:ascii="Times" w:eastAsia="Times" w:hAnsi="Times" w:cs="Times"/>
          <w:lang w:eastAsia="x-none"/>
        </w:rPr>
        <w:t>:</w:t>
      </w:r>
    </w:p>
    <w:p w14:paraId="2112023C" w14:textId="77777777" w:rsidR="000A698C" w:rsidRPr="00640693" w:rsidRDefault="000A698C" w:rsidP="004F7C53">
      <w:pPr>
        <w:pStyle w:val="maintext"/>
        <w:numPr>
          <w:ilvl w:val="0"/>
          <w:numId w:val="9"/>
        </w:numPr>
        <w:spacing w:before="0" w:after="0"/>
        <w:ind w:firstLineChars="0"/>
        <w:rPr>
          <w:i/>
          <w:iCs/>
        </w:rPr>
      </w:pPr>
      <w:r w:rsidRPr="004E09C1">
        <w:rPr>
          <w:i/>
          <w:iCs/>
        </w:rPr>
        <w:t>Downlink IAB transmissions (transmissions from an IAB node to child IAB nodes and UEs directly under the IAB node) should be scheduled by the IAB node itself.</w:t>
      </w:r>
    </w:p>
    <w:p w14:paraId="4AEC7982" w14:textId="77777777" w:rsidR="000A698C" w:rsidRPr="00640693" w:rsidRDefault="000A698C" w:rsidP="004F7C53">
      <w:pPr>
        <w:pStyle w:val="maintext"/>
        <w:numPr>
          <w:ilvl w:val="0"/>
          <w:numId w:val="9"/>
        </w:numPr>
        <w:spacing w:before="0" w:after="0"/>
        <w:ind w:firstLineChars="0"/>
        <w:rPr>
          <w:i/>
          <w:iCs/>
        </w:rPr>
      </w:pPr>
      <w:r w:rsidRPr="004E09C1">
        <w:rPr>
          <w:i/>
          <w:iCs/>
        </w:rPr>
        <w:t>Uplink IAB transmission (transmissions from an IAB node to its parent node) should be scheduled by the parent node.</w:t>
      </w:r>
    </w:p>
    <w:p w14:paraId="6CFE5587" w14:textId="77777777" w:rsidR="000A698C" w:rsidRPr="00032007" w:rsidRDefault="000A698C" w:rsidP="004F7C53">
      <w:pPr>
        <w:pStyle w:val="maintext"/>
        <w:numPr>
          <w:ilvl w:val="0"/>
          <w:numId w:val="9"/>
        </w:numPr>
        <w:spacing w:before="0" w:after="0"/>
        <w:ind w:firstLineChars="0"/>
        <w:rPr>
          <w:i/>
        </w:rPr>
      </w:pPr>
      <w:r w:rsidRPr="00032007">
        <w:rPr>
          <w:i/>
        </w:rPr>
        <w:t xml:space="preserve">Semi-static (on the timescale of RRC signalling) should be supported for resource (frequency, time in terms of slot/slot format, etc.) coordination between IAB nodes. </w:t>
      </w:r>
    </w:p>
    <w:p w14:paraId="74240C0F" w14:textId="77777777" w:rsidR="000A698C" w:rsidRPr="00640693" w:rsidRDefault="000A698C" w:rsidP="004F7C53">
      <w:pPr>
        <w:pStyle w:val="maintext"/>
        <w:numPr>
          <w:ilvl w:val="0"/>
          <w:numId w:val="9"/>
        </w:numPr>
        <w:spacing w:before="0" w:after="0"/>
        <w:ind w:firstLineChars="0"/>
        <w:rPr>
          <w:i/>
          <w:iCs/>
        </w:rPr>
      </w:pPr>
      <w:r w:rsidRPr="004E09C1">
        <w:rPr>
          <w:i/>
          <w:iCs/>
        </w:rPr>
        <w:t>The following aspects should be further studied:</w:t>
      </w:r>
    </w:p>
    <w:p w14:paraId="25EF8A92" w14:textId="77777777" w:rsidR="000A698C" w:rsidRPr="00640693" w:rsidRDefault="000A698C" w:rsidP="004F7C53">
      <w:pPr>
        <w:pStyle w:val="maintext"/>
        <w:numPr>
          <w:ilvl w:val="1"/>
          <w:numId w:val="9"/>
        </w:numPr>
        <w:spacing w:before="0" w:after="0"/>
        <w:ind w:firstLineChars="0"/>
        <w:rPr>
          <w:i/>
          <w:iCs/>
        </w:rPr>
      </w:pPr>
      <w:r w:rsidRPr="004E09C1">
        <w:rPr>
          <w:i/>
          <w:iCs/>
        </w:rPr>
        <w:t>Distributed or centralized coordination mechanisms</w:t>
      </w:r>
    </w:p>
    <w:p w14:paraId="71A3C4E6" w14:textId="77777777" w:rsidR="000A698C" w:rsidRPr="00BC5A0B" w:rsidRDefault="000A698C" w:rsidP="004F7C53">
      <w:pPr>
        <w:pStyle w:val="maintext"/>
        <w:numPr>
          <w:ilvl w:val="1"/>
          <w:numId w:val="9"/>
        </w:numPr>
        <w:spacing w:before="0" w:after="0"/>
        <w:ind w:firstLineChars="0"/>
        <w:rPr>
          <w:i/>
        </w:rPr>
      </w:pPr>
      <w:r w:rsidRPr="00BC5A0B">
        <w:rPr>
          <w:i/>
        </w:rPr>
        <w:t>Resource granularity of the required signalling (e.g. TDD configuration pattern)</w:t>
      </w:r>
    </w:p>
    <w:p w14:paraId="32C59ECC" w14:textId="77777777" w:rsidR="000A698C" w:rsidRPr="00640693" w:rsidRDefault="000A698C" w:rsidP="004F7C53">
      <w:pPr>
        <w:pStyle w:val="maintext"/>
        <w:numPr>
          <w:ilvl w:val="1"/>
          <w:numId w:val="9"/>
        </w:numPr>
        <w:spacing w:before="0" w:after="0"/>
        <w:ind w:firstLineChars="0"/>
        <w:rPr>
          <w:i/>
          <w:iCs/>
        </w:rPr>
      </w:pPr>
      <w:r w:rsidRPr="004E09C1">
        <w:rPr>
          <w:i/>
          <w:iCs/>
        </w:rPr>
        <w:t>Exchange of L1 and/or L3 measurements between IAB nodes</w:t>
      </w:r>
    </w:p>
    <w:p w14:paraId="6269B9AB" w14:textId="77777777" w:rsidR="000A698C" w:rsidRPr="00640693" w:rsidRDefault="000A698C" w:rsidP="004F7C53">
      <w:pPr>
        <w:pStyle w:val="maintext"/>
        <w:numPr>
          <w:ilvl w:val="1"/>
          <w:numId w:val="9"/>
        </w:numPr>
        <w:spacing w:before="0" w:after="0"/>
        <w:ind w:firstLineChars="0"/>
        <w:rPr>
          <w:i/>
          <w:iCs/>
        </w:rPr>
      </w:pPr>
      <w:r w:rsidRPr="004E09C1">
        <w:rPr>
          <w:i/>
          <w:iCs/>
        </w:rPr>
        <w:t>Exchange of topology related information (e.g. hop order) impacting RAN1 study</w:t>
      </w:r>
    </w:p>
    <w:p w14:paraId="0D04D2DB" w14:textId="77777777" w:rsidR="000A698C" w:rsidRPr="00640693" w:rsidRDefault="000A698C" w:rsidP="004F7C53">
      <w:pPr>
        <w:pStyle w:val="maintext"/>
        <w:numPr>
          <w:ilvl w:val="1"/>
          <w:numId w:val="9"/>
        </w:numPr>
        <w:spacing w:before="0" w:after="0"/>
        <w:ind w:firstLineChars="0"/>
        <w:rPr>
          <w:i/>
          <w:iCs/>
        </w:rPr>
      </w:pPr>
      <w:r w:rsidRPr="004E09C1">
        <w:rPr>
          <w:i/>
          <w:iCs/>
        </w:rPr>
        <w:t>Resource (frequency, time in terms of slot/slot format, etc.) coordination which is faster than semi-static coordination.</w:t>
      </w:r>
    </w:p>
    <w:p w14:paraId="0D19C718" w14:textId="77777777" w:rsidR="000A698C" w:rsidRDefault="000A698C" w:rsidP="004F7C53">
      <w:pPr>
        <w:pStyle w:val="references"/>
        <w:numPr>
          <w:ilvl w:val="0"/>
          <w:numId w:val="0"/>
        </w:numPr>
        <w:autoSpaceDE w:val="0"/>
        <w:autoSpaceDN w:val="0"/>
        <w:adjustRightInd w:val="0"/>
        <w:spacing w:after="0"/>
        <w:ind w:left="357"/>
        <w:rPr>
          <w:sz w:val="18"/>
          <w:szCs w:val="18"/>
          <w:lang w:val="en-GB"/>
        </w:rPr>
      </w:pPr>
    </w:p>
    <w:p w14:paraId="30F7ABA7" w14:textId="77777777" w:rsidR="000A698C" w:rsidRDefault="000A698C" w:rsidP="004F7C53">
      <w:pPr>
        <w:spacing w:after="0"/>
      </w:pPr>
      <w:r>
        <w:t>The following agreements were related to resource allocation were made in RAN1#94 [3]:</w:t>
      </w:r>
    </w:p>
    <w:p w14:paraId="2880E788" w14:textId="77777777" w:rsidR="004F7C53" w:rsidRDefault="004F7C53" w:rsidP="004F7C53">
      <w:pPr>
        <w:spacing w:after="0"/>
      </w:pPr>
    </w:p>
    <w:p w14:paraId="743F1948" w14:textId="77777777" w:rsidR="000A698C" w:rsidRDefault="000A698C" w:rsidP="004F7C53">
      <w:pPr>
        <w:spacing w:after="0"/>
        <w:rPr>
          <w:lang w:eastAsia="x-none"/>
        </w:rPr>
      </w:pPr>
      <w:r w:rsidRPr="00687735">
        <w:rPr>
          <w:highlight w:val="green"/>
          <w:lang w:eastAsia="x-none"/>
        </w:rPr>
        <w:t>Agreements</w:t>
      </w:r>
      <w:r>
        <w:rPr>
          <w:lang w:eastAsia="x-none"/>
        </w:rPr>
        <w:t>:</w:t>
      </w:r>
    </w:p>
    <w:p w14:paraId="33B9C6EF" w14:textId="77777777" w:rsidR="000A698C" w:rsidRPr="000A698C" w:rsidRDefault="000A698C" w:rsidP="000A698C">
      <w:pPr>
        <w:pStyle w:val="3GPPNormalText"/>
        <w:jc w:val="left"/>
        <w:rPr>
          <w:i/>
          <w:sz w:val="20"/>
          <w:szCs w:val="20"/>
        </w:rPr>
      </w:pPr>
      <w:r w:rsidRPr="000A698C">
        <w:rPr>
          <w:i/>
          <w:sz w:val="20"/>
          <w:szCs w:val="20"/>
        </w:rPr>
        <w:t>Capture the following definitions in the TR:</w:t>
      </w:r>
    </w:p>
    <w:p w14:paraId="79118853"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rPr>
        <w:t>Access link: a link between an access UE and an IAB node or IAB donor (L</w:t>
      </w:r>
      <w:r w:rsidRPr="000A698C">
        <w:rPr>
          <w:i/>
          <w:sz w:val="20"/>
          <w:szCs w:val="20"/>
          <w:vertAlign w:val="subscript"/>
        </w:rPr>
        <w:t>A,DL</w:t>
      </w:r>
      <w:r w:rsidRPr="000A698C">
        <w:rPr>
          <w:i/>
          <w:sz w:val="20"/>
          <w:szCs w:val="20"/>
        </w:rPr>
        <w:t xml:space="preserve"> or L</w:t>
      </w:r>
      <w:r w:rsidRPr="000A698C">
        <w:rPr>
          <w:i/>
          <w:sz w:val="20"/>
          <w:szCs w:val="20"/>
          <w:vertAlign w:val="subscript"/>
        </w:rPr>
        <w:t>A,UL</w:t>
      </w:r>
      <w:r w:rsidRPr="000A698C">
        <w:rPr>
          <w:i/>
          <w:sz w:val="20"/>
          <w:szCs w:val="20"/>
        </w:rPr>
        <w:t>)</w:t>
      </w:r>
    </w:p>
    <w:p w14:paraId="30A7DFA0"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rPr>
        <w:t>Backhaul link: a link between an IAB node and an IAB child node (L</w:t>
      </w:r>
      <w:r w:rsidRPr="000A698C">
        <w:rPr>
          <w:i/>
          <w:sz w:val="20"/>
          <w:szCs w:val="20"/>
          <w:vertAlign w:val="subscript"/>
        </w:rPr>
        <w:t>C,DL</w:t>
      </w:r>
      <w:r w:rsidRPr="000A698C">
        <w:rPr>
          <w:i/>
          <w:sz w:val="20"/>
          <w:szCs w:val="20"/>
        </w:rPr>
        <w:t xml:space="preserve"> or L</w:t>
      </w:r>
      <w:r w:rsidRPr="000A698C">
        <w:rPr>
          <w:i/>
          <w:sz w:val="20"/>
          <w:szCs w:val="20"/>
          <w:vertAlign w:val="subscript"/>
        </w:rPr>
        <w:t>C,UL</w:t>
      </w:r>
      <w:r w:rsidRPr="000A698C">
        <w:rPr>
          <w:i/>
          <w:sz w:val="20"/>
          <w:szCs w:val="20"/>
        </w:rPr>
        <w:t>)or IAB parent node (L</w:t>
      </w:r>
      <w:r w:rsidRPr="000A698C">
        <w:rPr>
          <w:i/>
          <w:sz w:val="20"/>
          <w:szCs w:val="20"/>
          <w:vertAlign w:val="subscript"/>
        </w:rPr>
        <w:t>P,DL</w:t>
      </w:r>
      <w:r w:rsidRPr="000A698C">
        <w:rPr>
          <w:i/>
          <w:sz w:val="20"/>
          <w:szCs w:val="20"/>
        </w:rPr>
        <w:t xml:space="preserve"> or L</w:t>
      </w:r>
      <w:r w:rsidRPr="000A698C">
        <w:rPr>
          <w:i/>
          <w:sz w:val="20"/>
          <w:szCs w:val="20"/>
          <w:vertAlign w:val="subscript"/>
        </w:rPr>
        <w:t>P,UL</w:t>
      </w:r>
      <w:r w:rsidRPr="000A698C">
        <w:rPr>
          <w:i/>
          <w:sz w:val="20"/>
          <w:szCs w:val="20"/>
        </w:rPr>
        <w:t>)</w:t>
      </w:r>
    </w:p>
    <w:p w14:paraId="333AC030"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lang w:val="en-US"/>
        </w:rPr>
        <w:t>Note: the IAB node may have its functions for UL access and child BH respectively in the same location or different locations, which is not the scope of RAN1 discussion</w:t>
      </w:r>
    </w:p>
    <w:p w14:paraId="6FEBBAB7" w14:textId="77777777" w:rsidR="000A698C" w:rsidRPr="004F7C53"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lang w:val="en-US"/>
        </w:rPr>
        <w:t>Note: For a given BH link for an IAB node, it may be a parent BH or a child BH, depending on the topology/architecture, which is not the scope of RAN1 disucssion</w:t>
      </w:r>
    </w:p>
    <w:p w14:paraId="4166F10C" w14:textId="77777777" w:rsidR="004F7C53" w:rsidRPr="000A698C" w:rsidRDefault="004F7C53" w:rsidP="004F7C53">
      <w:pPr>
        <w:pStyle w:val="3GPPNormalText"/>
        <w:spacing w:after="0" w:line="259" w:lineRule="auto"/>
        <w:ind w:left="714" w:firstLine="0"/>
        <w:jc w:val="left"/>
        <w:rPr>
          <w:i/>
          <w:sz w:val="20"/>
          <w:szCs w:val="20"/>
        </w:rPr>
      </w:pPr>
    </w:p>
    <w:p w14:paraId="253A28DC" w14:textId="77777777" w:rsidR="000A698C" w:rsidRDefault="000A698C" w:rsidP="000A698C">
      <w:pPr>
        <w:pStyle w:val="3GPPNormalText"/>
        <w:jc w:val="left"/>
        <w:rPr>
          <w:noProof/>
        </w:rPr>
      </w:pPr>
      <w:r>
        <w:rPr>
          <w:noProof/>
        </w:rPr>
        <w:lastRenderedPageBreak/>
        <w:drawing>
          <wp:inline distT="0" distB="0" distL="0" distR="0" wp14:anchorId="240A6898" wp14:editId="3E5B50B5">
            <wp:extent cx="5327015" cy="2005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015" cy="2005965"/>
                    </a:xfrm>
                    <a:prstGeom prst="rect">
                      <a:avLst/>
                    </a:prstGeom>
                    <a:noFill/>
                  </pic:spPr>
                </pic:pic>
              </a:graphicData>
            </a:graphic>
          </wp:inline>
        </w:drawing>
      </w:r>
    </w:p>
    <w:p w14:paraId="433E4F0C" w14:textId="77777777" w:rsidR="000A698C" w:rsidRPr="00B84590" w:rsidRDefault="000A698C" w:rsidP="004F7C53">
      <w:pPr>
        <w:spacing w:after="0"/>
        <w:rPr>
          <w:lang w:val="en-US" w:eastAsia="x-none"/>
        </w:rPr>
      </w:pPr>
      <w:r w:rsidRPr="00B84590">
        <w:rPr>
          <w:highlight w:val="green"/>
          <w:lang w:val="en-US" w:eastAsia="x-none"/>
        </w:rPr>
        <w:t>Agreements</w:t>
      </w:r>
      <w:r w:rsidRPr="00B84590">
        <w:rPr>
          <w:lang w:val="en-US" w:eastAsia="x-none"/>
        </w:rPr>
        <w:t>:</w:t>
      </w:r>
    </w:p>
    <w:p w14:paraId="486B5201" w14:textId="77777777" w:rsidR="000A698C" w:rsidRPr="000A698C" w:rsidRDefault="000A698C" w:rsidP="004F7C53">
      <w:pPr>
        <w:pStyle w:val="3GPPNormalText"/>
        <w:spacing w:after="0"/>
        <w:jc w:val="left"/>
        <w:rPr>
          <w:i/>
          <w:sz w:val="20"/>
          <w:szCs w:val="20"/>
        </w:rPr>
      </w:pPr>
      <w:r w:rsidRPr="000A698C">
        <w:rPr>
          <w:i/>
          <w:sz w:val="20"/>
          <w:szCs w:val="20"/>
          <w:lang w:val="en-US"/>
        </w:rPr>
        <w:t>A</w:t>
      </w:r>
      <w:r w:rsidRPr="000A698C">
        <w:rPr>
          <w:i/>
          <w:sz w:val="20"/>
          <w:szCs w:val="20"/>
        </w:rPr>
        <w:t>n IAB node can support the following cases using existing MU-MIMO or sectorization mechanisms:</w:t>
      </w:r>
    </w:p>
    <w:p w14:paraId="5835D79D"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 xml:space="preserve">Case A: multiplexing of DL transmissions to access UEs and child IAB nodes </w:t>
      </w:r>
    </w:p>
    <w:p w14:paraId="249D876A" w14:textId="77777777" w:rsidR="000A698C" w:rsidRDefault="000A698C" w:rsidP="004F7C53">
      <w:pPr>
        <w:pStyle w:val="3GPPNormalText"/>
        <w:numPr>
          <w:ilvl w:val="0"/>
          <w:numId w:val="9"/>
        </w:numPr>
        <w:spacing w:after="0" w:line="259" w:lineRule="auto"/>
        <w:jc w:val="left"/>
        <w:rPr>
          <w:i/>
          <w:sz w:val="20"/>
          <w:szCs w:val="20"/>
        </w:rPr>
      </w:pPr>
      <w:r w:rsidRPr="000A698C">
        <w:rPr>
          <w:i/>
          <w:sz w:val="20"/>
          <w:szCs w:val="20"/>
        </w:rPr>
        <w:t>Case B: multiplexing of UL transmissions from access UEs and child IAB nodes</w:t>
      </w:r>
    </w:p>
    <w:p w14:paraId="4A60BE21" w14:textId="77777777" w:rsidR="000A698C" w:rsidRPr="000A698C" w:rsidRDefault="000A698C" w:rsidP="000A698C">
      <w:pPr>
        <w:pStyle w:val="3GPPNormalText"/>
        <w:spacing w:line="259" w:lineRule="auto"/>
        <w:ind w:firstLine="0"/>
        <w:jc w:val="left"/>
        <w:rPr>
          <w:i/>
          <w:sz w:val="20"/>
          <w:szCs w:val="20"/>
        </w:rPr>
      </w:pPr>
    </w:p>
    <w:p w14:paraId="7C6AE2E8" w14:textId="77777777" w:rsidR="000A698C" w:rsidRPr="00B84590" w:rsidRDefault="000A698C" w:rsidP="004F7C53">
      <w:pPr>
        <w:spacing w:after="0"/>
        <w:rPr>
          <w:lang w:val="en-US" w:eastAsia="x-none"/>
        </w:rPr>
      </w:pPr>
      <w:r w:rsidRPr="00B84590">
        <w:rPr>
          <w:highlight w:val="green"/>
          <w:lang w:val="en-US" w:eastAsia="x-none"/>
        </w:rPr>
        <w:t>Agreements</w:t>
      </w:r>
      <w:r w:rsidRPr="00B84590">
        <w:rPr>
          <w:lang w:val="en-US" w:eastAsia="x-none"/>
        </w:rPr>
        <w:t>:</w:t>
      </w:r>
    </w:p>
    <w:p w14:paraId="2B8FE634" w14:textId="77777777" w:rsidR="000A698C" w:rsidRPr="000A698C" w:rsidRDefault="000A698C" w:rsidP="004F7C53">
      <w:pPr>
        <w:pStyle w:val="3GPPNormalText"/>
        <w:spacing w:after="0"/>
        <w:jc w:val="left"/>
        <w:rPr>
          <w:i/>
          <w:sz w:val="20"/>
          <w:szCs w:val="20"/>
        </w:rPr>
      </w:pPr>
      <w:r w:rsidRPr="000A698C">
        <w:rPr>
          <w:i/>
          <w:sz w:val="20"/>
          <w:szCs w:val="20"/>
        </w:rPr>
        <w:t>Clarify the SDM</w:t>
      </w:r>
      <w:r w:rsidRPr="000A698C">
        <w:rPr>
          <w:i/>
          <w:sz w:val="20"/>
          <w:szCs w:val="20"/>
          <w:lang w:val="en-US"/>
        </w:rPr>
        <w:t>/FDM</w:t>
      </w:r>
      <w:r w:rsidRPr="000A698C">
        <w:rPr>
          <w:i/>
          <w:sz w:val="20"/>
          <w:szCs w:val="20"/>
        </w:rPr>
        <w:t xml:space="preserve"> scenario definition: </w:t>
      </w:r>
    </w:p>
    <w:p w14:paraId="4A7F1F8C" w14:textId="77777777" w:rsidR="000A698C" w:rsidRPr="000A698C" w:rsidRDefault="000A698C" w:rsidP="004F7C53">
      <w:pPr>
        <w:pStyle w:val="3GPPNormalText"/>
        <w:numPr>
          <w:ilvl w:val="0"/>
          <w:numId w:val="11"/>
        </w:numPr>
        <w:spacing w:after="0" w:line="259" w:lineRule="auto"/>
        <w:jc w:val="left"/>
        <w:rPr>
          <w:i/>
          <w:sz w:val="20"/>
          <w:szCs w:val="20"/>
        </w:rPr>
      </w:pPr>
      <w:r w:rsidRPr="000A698C">
        <w:rPr>
          <w:i/>
          <w:sz w:val="20"/>
          <w:szCs w:val="20"/>
        </w:rPr>
        <w:t>SDM</w:t>
      </w:r>
      <w:r w:rsidRPr="000A698C">
        <w:rPr>
          <w:i/>
          <w:sz w:val="20"/>
          <w:szCs w:val="20"/>
          <w:lang w:val="en-US"/>
        </w:rPr>
        <w:t>/FDM</w:t>
      </w:r>
      <w:r w:rsidRPr="000A698C">
        <w:rPr>
          <w:i/>
          <w:sz w:val="20"/>
          <w:szCs w:val="20"/>
        </w:rPr>
        <w:t xml:space="preserve"> Tx: An IAB node simultaneous transmits in the DL (to an access UE and/or child IAB node) and transmits in the UL (to a </w:t>
      </w:r>
      <w:r w:rsidRPr="000A698C">
        <w:rPr>
          <w:i/>
          <w:sz w:val="20"/>
          <w:szCs w:val="20"/>
          <w:u w:val="single"/>
        </w:rPr>
        <w:t>parent</w:t>
      </w:r>
      <w:r w:rsidRPr="000A698C">
        <w:rPr>
          <w:i/>
          <w:sz w:val="20"/>
          <w:szCs w:val="20"/>
        </w:rPr>
        <w:t xml:space="preserve"> IAB node)</w:t>
      </w:r>
    </w:p>
    <w:p w14:paraId="09EA22B7" w14:textId="77777777" w:rsidR="000A698C" w:rsidRPr="000A698C" w:rsidRDefault="000A698C" w:rsidP="004F7C53">
      <w:pPr>
        <w:pStyle w:val="3GPPNormalText"/>
        <w:numPr>
          <w:ilvl w:val="0"/>
          <w:numId w:val="11"/>
        </w:numPr>
        <w:spacing w:after="0" w:line="259" w:lineRule="auto"/>
        <w:jc w:val="left"/>
        <w:rPr>
          <w:i/>
          <w:sz w:val="20"/>
          <w:szCs w:val="20"/>
        </w:rPr>
      </w:pPr>
      <w:r w:rsidRPr="000A698C">
        <w:rPr>
          <w:i/>
          <w:sz w:val="20"/>
          <w:szCs w:val="20"/>
        </w:rPr>
        <w:t>SDM</w:t>
      </w:r>
      <w:r w:rsidRPr="000A698C">
        <w:rPr>
          <w:i/>
          <w:sz w:val="20"/>
          <w:szCs w:val="20"/>
          <w:lang w:val="en-US"/>
        </w:rPr>
        <w:t>/FDM</w:t>
      </w:r>
      <w:r w:rsidRPr="000A698C">
        <w:rPr>
          <w:i/>
          <w:sz w:val="20"/>
          <w:szCs w:val="20"/>
        </w:rPr>
        <w:t xml:space="preserve"> Rx: An IAB node simultaneous receives in the DL (a transmission from a </w:t>
      </w:r>
      <w:r w:rsidRPr="000A698C">
        <w:rPr>
          <w:i/>
          <w:sz w:val="20"/>
          <w:szCs w:val="20"/>
          <w:u w:val="single"/>
        </w:rPr>
        <w:t>parent</w:t>
      </w:r>
      <w:r w:rsidRPr="000A698C">
        <w:rPr>
          <w:i/>
          <w:sz w:val="20"/>
          <w:szCs w:val="20"/>
        </w:rPr>
        <w:t xml:space="preserve"> node) and receives in the UL (from an access UE and/or child IAB node)</w:t>
      </w:r>
    </w:p>
    <w:p w14:paraId="76428CAF" w14:textId="77777777" w:rsidR="000A698C" w:rsidRPr="000A698C" w:rsidRDefault="000A698C" w:rsidP="000A698C">
      <w:pPr>
        <w:pStyle w:val="3GPPNormalText"/>
        <w:spacing w:line="259" w:lineRule="auto"/>
        <w:ind w:firstLine="0"/>
        <w:jc w:val="left"/>
        <w:rPr>
          <w:i/>
          <w:sz w:val="20"/>
          <w:szCs w:val="20"/>
        </w:rPr>
      </w:pPr>
    </w:p>
    <w:p w14:paraId="721C1D57" w14:textId="77777777" w:rsidR="000A698C" w:rsidRDefault="000A698C" w:rsidP="004F7C53">
      <w:pPr>
        <w:spacing w:after="0"/>
        <w:rPr>
          <w:lang w:val="en-US" w:eastAsia="x-none"/>
        </w:rPr>
      </w:pPr>
      <w:r w:rsidRPr="008538C7">
        <w:rPr>
          <w:highlight w:val="green"/>
          <w:lang w:val="en-US" w:eastAsia="x-none"/>
        </w:rPr>
        <w:t>Agreements</w:t>
      </w:r>
      <w:r>
        <w:rPr>
          <w:lang w:val="en-US" w:eastAsia="x-none"/>
        </w:rPr>
        <w:t>:</w:t>
      </w:r>
    </w:p>
    <w:p w14:paraId="3B9E97E7" w14:textId="77777777" w:rsidR="000A698C" w:rsidRPr="000A698C" w:rsidRDefault="000A698C" w:rsidP="004F7C53">
      <w:pPr>
        <w:pStyle w:val="maintext"/>
        <w:numPr>
          <w:ilvl w:val="0"/>
          <w:numId w:val="12"/>
        </w:numPr>
        <w:spacing w:before="0" w:after="0"/>
        <w:ind w:firstLineChars="0" w:hanging="357"/>
        <w:rPr>
          <w:i/>
        </w:rPr>
      </w:pPr>
      <w:r w:rsidRPr="000A698C">
        <w:rPr>
          <w:i/>
        </w:rPr>
        <w:t xml:space="preserve">At least Case #1 is supported for both access and backhaul link transmission timing. </w:t>
      </w:r>
    </w:p>
    <w:p w14:paraId="4E365827" w14:textId="77777777" w:rsidR="000A698C" w:rsidRPr="000A698C" w:rsidRDefault="000A698C" w:rsidP="004F7C53">
      <w:pPr>
        <w:pStyle w:val="maintext"/>
        <w:numPr>
          <w:ilvl w:val="0"/>
          <w:numId w:val="12"/>
        </w:numPr>
        <w:spacing w:before="0" w:after="0"/>
        <w:ind w:firstLineChars="0" w:hanging="357"/>
        <w:rPr>
          <w:i/>
        </w:rPr>
      </w:pPr>
      <w:r w:rsidRPr="000A698C">
        <w:rPr>
          <w:i/>
        </w:rPr>
        <w:t>Further study includes additionally the following two cases (in addition to other cases #2/3/4/5)</w:t>
      </w:r>
    </w:p>
    <w:p w14:paraId="15E0A4D7" w14:textId="77777777" w:rsidR="000A698C" w:rsidRPr="000A698C" w:rsidRDefault="000A698C" w:rsidP="004F7C53">
      <w:pPr>
        <w:pStyle w:val="maintext"/>
        <w:numPr>
          <w:ilvl w:val="1"/>
          <w:numId w:val="12"/>
        </w:numPr>
        <w:spacing w:before="0" w:after="0"/>
        <w:ind w:firstLineChars="0" w:hanging="357"/>
        <w:rPr>
          <w:i/>
        </w:rPr>
      </w:pPr>
      <w:r w:rsidRPr="000A698C">
        <w:rPr>
          <w:i/>
        </w:rPr>
        <w:t>Case #6 (Case#1 DL transmission timing + Case #2 UL transmission timing):</w:t>
      </w:r>
    </w:p>
    <w:p w14:paraId="66208952" w14:textId="77777777" w:rsidR="000A698C" w:rsidRPr="000A698C" w:rsidRDefault="000A698C" w:rsidP="004F7C53">
      <w:pPr>
        <w:pStyle w:val="maintext"/>
        <w:numPr>
          <w:ilvl w:val="2"/>
          <w:numId w:val="12"/>
        </w:numPr>
        <w:spacing w:before="0" w:after="0"/>
        <w:ind w:firstLineChars="0" w:hanging="357"/>
        <w:rPr>
          <w:i/>
        </w:rPr>
      </w:pPr>
      <w:r w:rsidRPr="000A698C">
        <w:rPr>
          <w:i/>
        </w:rPr>
        <w:t>the DL transmission timing for all IAB nodes is aligned with the parent IAB node or donor DL timing (e.g. TA/2 adjustment as in Case #1)</w:t>
      </w:r>
    </w:p>
    <w:p w14:paraId="0940F7FE" w14:textId="77777777" w:rsidR="000A698C" w:rsidRPr="000A698C" w:rsidRDefault="000A698C" w:rsidP="004F7C53">
      <w:pPr>
        <w:pStyle w:val="maintext"/>
        <w:numPr>
          <w:ilvl w:val="2"/>
          <w:numId w:val="12"/>
        </w:numPr>
        <w:spacing w:before="0" w:after="0"/>
        <w:ind w:firstLineChars="0" w:hanging="357"/>
        <w:rPr>
          <w:i/>
        </w:rPr>
      </w:pPr>
      <w:r w:rsidRPr="000A698C">
        <w:rPr>
          <w:i/>
        </w:rPr>
        <w:t>the UL transmission timing of an IAB node can be aligned with the IAB node’s DL transmission timing</w:t>
      </w:r>
    </w:p>
    <w:p w14:paraId="1C767FA7" w14:textId="77777777" w:rsidR="000A698C" w:rsidRPr="000A698C" w:rsidRDefault="000A698C" w:rsidP="004F7C53">
      <w:pPr>
        <w:pStyle w:val="maintext"/>
        <w:numPr>
          <w:ilvl w:val="1"/>
          <w:numId w:val="12"/>
        </w:numPr>
        <w:spacing w:before="0" w:after="0"/>
        <w:ind w:firstLineChars="0" w:hanging="357"/>
        <w:rPr>
          <w:i/>
        </w:rPr>
      </w:pPr>
      <w:r w:rsidRPr="000A698C">
        <w:rPr>
          <w:i/>
        </w:rPr>
        <w:t>Case #7 (Case#1 DL transmission timing + Case #3 UL reception timing):</w:t>
      </w:r>
    </w:p>
    <w:p w14:paraId="090BDBE0" w14:textId="77777777" w:rsidR="000A698C" w:rsidRPr="000A698C" w:rsidRDefault="000A698C" w:rsidP="004F7C53">
      <w:pPr>
        <w:pStyle w:val="maintext"/>
        <w:numPr>
          <w:ilvl w:val="2"/>
          <w:numId w:val="12"/>
        </w:numPr>
        <w:spacing w:before="0" w:after="0"/>
        <w:ind w:firstLineChars="0" w:hanging="357"/>
        <w:rPr>
          <w:i/>
        </w:rPr>
      </w:pPr>
      <w:r w:rsidRPr="000A698C">
        <w:rPr>
          <w:i/>
        </w:rPr>
        <w:t>the DL transmission timing for all IAB nodes is aligned with the parent IAB node or donor DL timing (e.g. TA/2 adjustment as in Case #1)</w:t>
      </w:r>
    </w:p>
    <w:p w14:paraId="26FEC850" w14:textId="77777777" w:rsidR="000A698C" w:rsidRPr="000A698C" w:rsidRDefault="000A698C" w:rsidP="004F7C53">
      <w:pPr>
        <w:pStyle w:val="maintext"/>
        <w:numPr>
          <w:ilvl w:val="2"/>
          <w:numId w:val="12"/>
        </w:numPr>
        <w:spacing w:before="0" w:after="0"/>
        <w:ind w:firstLineChars="0" w:hanging="357"/>
        <w:rPr>
          <w:i/>
        </w:rPr>
      </w:pPr>
      <w:r w:rsidRPr="000A698C">
        <w:rPr>
          <w:i/>
        </w:rPr>
        <w:t xml:space="preserve">the UL reception timing of an IAB node can be aligned with the IAB node’s DL reception timing </w:t>
      </w:r>
    </w:p>
    <w:p w14:paraId="175777C9" w14:textId="77777777" w:rsidR="000A698C" w:rsidRPr="000A698C" w:rsidRDefault="000A698C" w:rsidP="004F7C53">
      <w:pPr>
        <w:pStyle w:val="maintext"/>
        <w:numPr>
          <w:ilvl w:val="1"/>
          <w:numId w:val="12"/>
        </w:numPr>
        <w:spacing w:before="0" w:after="0"/>
        <w:ind w:firstLineChars="0" w:hanging="357"/>
        <w:rPr>
          <w:i/>
        </w:rPr>
      </w:pPr>
      <w:r w:rsidRPr="000A698C">
        <w:rPr>
          <w:i/>
        </w:rPr>
        <w:t>FFS: TA required for IAB nodes to support these cases</w:t>
      </w:r>
    </w:p>
    <w:p w14:paraId="119B21E1" w14:textId="77777777" w:rsidR="000A698C" w:rsidRPr="000A698C" w:rsidRDefault="000A698C" w:rsidP="004F7C53">
      <w:pPr>
        <w:pStyle w:val="maintext"/>
        <w:numPr>
          <w:ilvl w:val="1"/>
          <w:numId w:val="12"/>
        </w:numPr>
        <w:spacing w:before="0" w:after="0"/>
        <w:ind w:firstLineChars="0" w:hanging="357"/>
        <w:rPr>
          <w:i/>
        </w:rPr>
      </w:pPr>
      <w:r w:rsidRPr="000A698C">
        <w:rPr>
          <w:i/>
        </w:rPr>
        <w:t>For Case #6 and Case #7 further consider the potential impact of imperfect timing adjustment, overhead of required DL/UL switching gaps, and scheduling impact on access UEs and child IAB nodes</w:t>
      </w:r>
    </w:p>
    <w:p w14:paraId="076F6FA3" w14:textId="77777777" w:rsidR="000A698C" w:rsidRPr="000A698C" w:rsidRDefault="000A698C" w:rsidP="004F7C53">
      <w:pPr>
        <w:pStyle w:val="maintext"/>
        <w:numPr>
          <w:ilvl w:val="1"/>
          <w:numId w:val="12"/>
        </w:numPr>
        <w:spacing w:before="0" w:after="0"/>
        <w:ind w:firstLineChars="0" w:hanging="357"/>
        <w:rPr>
          <w:i/>
        </w:rPr>
      </w:pPr>
      <w:r w:rsidRPr="000A698C">
        <w:rPr>
          <w:i/>
        </w:rPr>
        <w:t>Study to include aspects (including feasibility) when the IAB node is connected to one or multiple parent nodes</w:t>
      </w:r>
    </w:p>
    <w:p w14:paraId="591A6AD9" w14:textId="77777777" w:rsidR="000A698C" w:rsidRPr="00205DA9" w:rsidRDefault="000A698C" w:rsidP="004F7C53">
      <w:pPr>
        <w:spacing w:after="0"/>
        <w:rPr>
          <w:lang w:eastAsia="x-none"/>
        </w:rPr>
      </w:pPr>
      <w:r w:rsidRPr="00205DA9">
        <w:rPr>
          <w:highlight w:val="green"/>
          <w:lang w:eastAsia="x-none"/>
        </w:rPr>
        <w:t>Agreements</w:t>
      </w:r>
      <w:r w:rsidRPr="00205DA9">
        <w:rPr>
          <w:lang w:eastAsia="x-none"/>
        </w:rPr>
        <w:t>:</w:t>
      </w:r>
    </w:p>
    <w:p w14:paraId="6581EE3B" w14:textId="77777777" w:rsidR="000A698C" w:rsidRPr="00205DA9" w:rsidRDefault="000A698C" w:rsidP="00056179">
      <w:pPr>
        <w:pStyle w:val="3GPPNormalText"/>
        <w:numPr>
          <w:ilvl w:val="0"/>
          <w:numId w:val="13"/>
        </w:numPr>
        <w:jc w:val="left"/>
        <w:rPr>
          <w:sz w:val="20"/>
          <w:szCs w:val="20"/>
        </w:rPr>
      </w:pPr>
      <w:r w:rsidRPr="00205DA9">
        <w:rPr>
          <w:sz w:val="20"/>
          <w:szCs w:val="20"/>
        </w:rPr>
        <w:t>For the support of TDM, at least the following cases are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36"/>
        <w:gridCol w:w="2001"/>
        <w:gridCol w:w="6195"/>
      </w:tblGrid>
      <w:tr w:rsidR="000A698C" w:rsidRPr="00205DA9" w14:paraId="7BFA34E8" w14:textId="77777777" w:rsidTr="002F0641">
        <w:tc>
          <w:tcPr>
            <w:tcW w:w="779" w:type="dxa"/>
            <w:shd w:val="clear" w:color="auto" w:fill="auto"/>
          </w:tcPr>
          <w:p w14:paraId="449D40C0" w14:textId="77777777" w:rsidR="000A698C" w:rsidRPr="00205DA9" w:rsidRDefault="000A698C" w:rsidP="002F0641">
            <w:pPr>
              <w:pStyle w:val="3GPPNormalText"/>
              <w:jc w:val="left"/>
              <w:rPr>
                <w:sz w:val="20"/>
                <w:szCs w:val="20"/>
              </w:rPr>
            </w:pPr>
          </w:p>
        </w:tc>
        <w:tc>
          <w:tcPr>
            <w:tcW w:w="2957" w:type="dxa"/>
            <w:gridSpan w:val="2"/>
            <w:shd w:val="clear" w:color="auto" w:fill="auto"/>
          </w:tcPr>
          <w:p w14:paraId="5FC9CE21" w14:textId="77777777" w:rsidR="000A698C" w:rsidRPr="00205DA9" w:rsidRDefault="000A698C" w:rsidP="002F0641">
            <w:pPr>
              <w:pStyle w:val="3GPPNormalText"/>
              <w:jc w:val="left"/>
              <w:rPr>
                <w:sz w:val="20"/>
                <w:szCs w:val="20"/>
              </w:rPr>
            </w:pPr>
            <w:r w:rsidRPr="00205DA9">
              <w:rPr>
                <w:sz w:val="20"/>
                <w:szCs w:val="20"/>
              </w:rPr>
              <w:t>TDM Between:</w:t>
            </w:r>
          </w:p>
        </w:tc>
        <w:tc>
          <w:tcPr>
            <w:tcW w:w="6272" w:type="dxa"/>
            <w:shd w:val="clear" w:color="auto" w:fill="auto"/>
          </w:tcPr>
          <w:p w14:paraId="5BF5B3A9" w14:textId="77777777" w:rsidR="000A698C" w:rsidRPr="00205DA9" w:rsidRDefault="000A698C" w:rsidP="002F0641">
            <w:pPr>
              <w:pStyle w:val="3GPPNormalText"/>
              <w:jc w:val="left"/>
              <w:rPr>
                <w:sz w:val="20"/>
                <w:szCs w:val="20"/>
              </w:rPr>
            </w:pPr>
          </w:p>
        </w:tc>
      </w:tr>
      <w:tr w:rsidR="000A698C" w:rsidRPr="00205DA9" w14:paraId="2E0CCAA8" w14:textId="77777777" w:rsidTr="002F0641">
        <w:tc>
          <w:tcPr>
            <w:tcW w:w="779" w:type="dxa"/>
            <w:shd w:val="clear" w:color="auto" w:fill="auto"/>
          </w:tcPr>
          <w:p w14:paraId="48CC924E" w14:textId="77777777" w:rsidR="000A698C" w:rsidRPr="00205DA9" w:rsidRDefault="000A698C" w:rsidP="002F0641">
            <w:pPr>
              <w:pStyle w:val="3GPPNormalText"/>
              <w:jc w:val="left"/>
              <w:rPr>
                <w:sz w:val="20"/>
                <w:szCs w:val="20"/>
              </w:rPr>
            </w:pPr>
            <w:r w:rsidRPr="00205DA9">
              <w:rPr>
                <w:sz w:val="20"/>
                <w:szCs w:val="20"/>
              </w:rPr>
              <w:t>Case</w:t>
            </w:r>
          </w:p>
        </w:tc>
        <w:tc>
          <w:tcPr>
            <w:tcW w:w="944" w:type="dxa"/>
            <w:shd w:val="clear" w:color="auto" w:fill="auto"/>
          </w:tcPr>
          <w:p w14:paraId="6B159512" w14:textId="77777777" w:rsidR="000A698C" w:rsidRPr="00205DA9" w:rsidRDefault="000A698C" w:rsidP="002F0641">
            <w:pPr>
              <w:pStyle w:val="3GPPNormalText"/>
              <w:jc w:val="left"/>
              <w:rPr>
                <w:sz w:val="20"/>
                <w:szCs w:val="20"/>
              </w:rPr>
            </w:pPr>
            <w:r w:rsidRPr="00205DA9">
              <w:rPr>
                <w:sz w:val="20"/>
                <w:szCs w:val="20"/>
              </w:rPr>
              <w:t>Link 1</w:t>
            </w:r>
          </w:p>
        </w:tc>
        <w:tc>
          <w:tcPr>
            <w:tcW w:w="2013" w:type="dxa"/>
            <w:shd w:val="clear" w:color="auto" w:fill="auto"/>
          </w:tcPr>
          <w:p w14:paraId="3604D278" w14:textId="77777777" w:rsidR="000A698C" w:rsidRPr="00205DA9" w:rsidRDefault="000A698C" w:rsidP="002F0641">
            <w:pPr>
              <w:pStyle w:val="3GPPNormalText"/>
              <w:jc w:val="left"/>
              <w:rPr>
                <w:sz w:val="20"/>
                <w:szCs w:val="20"/>
              </w:rPr>
            </w:pPr>
            <w:r w:rsidRPr="00205DA9">
              <w:rPr>
                <w:sz w:val="20"/>
                <w:szCs w:val="20"/>
              </w:rPr>
              <w:t>Link 2</w:t>
            </w:r>
          </w:p>
        </w:tc>
        <w:tc>
          <w:tcPr>
            <w:tcW w:w="6272" w:type="dxa"/>
            <w:shd w:val="clear" w:color="auto" w:fill="auto"/>
          </w:tcPr>
          <w:p w14:paraId="720B140A" w14:textId="77777777" w:rsidR="000A698C" w:rsidRPr="00205DA9" w:rsidRDefault="000A698C" w:rsidP="002F0641">
            <w:pPr>
              <w:pStyle w:val="3GPPNormalText"/>
              <w:jc w:val="left"/>
              <w:rPr>
                <w:sz w:val="20"/>
                <w:szCs w:val="20"/>
              </w:rPr>
            </w:pPr>
            <w:r w:rsidRPr="00205DA9">
              <w:rPr>
                <w:sz w:val="20"/>
                <w:szCs w:val="20"/>
              </w:rPr>
              <w:t>Supported by a pattern?</w:t>
            </w:r>
          </w:p>
        </w:tc>
      </w:tr>
      <w:tr w:rsidR="000A698C" w:rsidRPr="00205DA9" w14:paraId="1A0DE159" w14:textId="77777777" w:rsidTr="002F0641">
        <w:tc>
          <w:tcPr>
            <w:tcW w:w="779" w:type="dxa"/>
            <w:shd w:val="clear" w:color="auto" w:fill="auto"/>
          </w:tcPr>
          <w:p w14:paraId="3BC74ECC" w14:textId="77777777" w:rsidR="000A698C" w:rsidRPr="00205DA9" w:rsidRDefault="000A698C" w:rsidP="002F0641">
            <w:pPr>
              <w:pStyle w:val="3GPPNormalText"/>
              <w:jc w:val="left"/>
              <w:rPr>
                <w:sz w:val="20"/>
                <w:szCs w:val="20"/>
              </w:rPr>
            </w:pPr>
            <w:r w:rsidRPr="00205DA9">
              <w:rPr>
                <w:sz w:val="20"/>
                <w:szCs w:val="20"/>
              </w:rPr>
              <w:t>1</w:t>
            </w:r>
          </w:p>
        </w:tc>
        <w:tc>
          <w:tcPr>
            <w:tcW w:w="944" w:type="dxa"/>
            <w:shd w:val="clear" w:color="auto" w:fill="auto"/>
          </w:tcPr>
          <w:p w14:paraId="6826B1B0"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2F7B9504"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14:paraId="33107965"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55CBFC1E" w14:textId="77777777" w:rsidTr="002F0641">
        <w:tc>
          <w:tcPr>
            <w:tcW w:w="779" w:type="dxa"/>
            <w:shd w:val="clear" w:color="auto" w:fill="auto"/>
          </w:tcPr>
          <w:p w14:paraId="218ADC04" w14:textId="77777777" w:rsidR="000A698C" w:rsidRPr="00205DA9" w:rsidRDefault="000A698C" w:rsidP="002F0641">
            <w:pPr>
              <w:pStyle w:val="3GPPNormalText"/>
              <w:jc w:val="left"/>
              <w:rPr>
                <w:sz w:val="20"/>
                <w:szCs w:val="20"/>
              </w:rPr>
            </w:pPr>
            <w:r w:rsidRPr="00205DA9">
              <w:rPr>
                <w:sz w:val="20"/>
                <w:szCs w:val="20"/>
              </w:rPr>
              <w:t>2</w:t>
            </w:r>
          </w:p>
        </w:tc>
        <w:tc>
          <w:tcPr>
            <w:tcW w:w="944" w:type="dxa"/>
            <w:shd w:val="clear" w:color="auto" w:fill="auto"/>
          </w:tcPr>
          <w:p w14:paraId="6727404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67D9877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14:paraId="1F2E7F07"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560C65D4" w14:textId="77777777" w:rsidTr="002F0641">
        <w:tc>
          <w:tcPr>
            <w:tcW w:w="779" w:type="dxa"/>
            <w:shd w:val="clear" w:color="auto" w:fill="auto"/>
          </w:tcPr>
          <w:p w14:paraId="0D93FD2B" w14:textId="77777777" w:rsidR="000A698C" w:rsidRPr="00205DA9" w:rsidRDefault="000A698C" w:rsidP="002F0641">
            <w:pPr>
              <w:pStyle w:val="3GPPNormalText"/>
              <w:jc w:val="left"/>
              <w:rPr>
                <w:sz w:val="20"/>
                <w:szCs w:val="20"/>
              </w:rPr>
            </w:pPr>
            <w:r w:rsidRPr="00205DA9">
              <w:rPr>
                <w:sz w:val="20"/>
                <w:szCs w:val="20"/>
              </w:rPr>
              <w:t>3</w:t>
            </w:r>
          </w:p>
        </w:tc>
        <w:tc>
          <w:tcPr>
            <w:tcW w:w="944" w:type="dxa"/>
            <w:shd w:val="clear" w:color="auto" w:fill="auto"/>
          </w:tcPr>
          <w:p w14:paraId="01640E2D"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7680869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14:paraId="3BB97D65"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4D6EDF89" w14:textId="77777777" w:rsidTr="002F0641">
        <w:tc>
          <w:tcPr>
            <w:tcW w:w="779" w:type="dxa"/>
            <w:shd w:val="clear" w:color="auto" w:fill="auto"/>
          </w:tcPr>
          <w:p w14:paraId="34AB6390" w14:textId="77777777" w:rsidR="000A698C" w:rsidRPr="00205DA9" w:rsidRDefault="000A698C" w:rsidP="002F0641">
            <w:pPr>
              <w:pStyle w:val="3GPPNormalText"/>
              <w:jc w:val="left"/>
              <w:rPr>
                <w:sz w:val="20"/>
                <w:szCs w:val="20"/>
              </w:rPr>
            </w:pPr>
            <w:r w:rsidRPr="00205DA9">
              <w:rPr>
                <w:sz w:val="20"/>
                <w:szCs w:val="20"/>
              </w:rPr>
              <w:t>4</w:t>
            </w:r>
          </w:p>
        </w:tc>
        <w:tc>
          <w:tcPr>
            <w:tcW w:w="944" w:type="dxa"/>
            <w:shd w:val="clear" w:color="auto" w:fill="auto"/>
          </w:tcPr>
          <w:p w14:paraId="2E175438"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5006B811"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14:paraId="2CD04835"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09A94B84" w14:textId="77777777" w:rsidTr="002F0641">
        <w:tc>
          <w:tcPr>
            <w:tcW w:w="779" w:type="dxa"/>
            <w:shd w:val="clear" w:color="auto" w:fill="auto"/>
          </w:tcPr>
          <w:p w14:paraId="31827325" w14:textId="77777777" w:rsidR="000A698C" w:rsidRPr="00205DA9" w:rsidRDefault="000A698C" w:rsidP="002F0641">
            <w:pPr>
              <w:pStyle w:val="3GPPNormalText"/>
              <w:jc w:val="left"/>
              <w:rPr>
                <w:sz w:val="20"/>
                <w:szCs w:val="20"/>
              </w:rPr>
            </w:pPr>
            <w:r w:rsidRPr="00205DA9">
              <w:rPr>
                <w:sz w:val="20"/>
                <w:szCs w:val="20"/>
              </w:rPr>
              <w:lastRenderedPageBreak/>
              <w:t>5</w:t>
            </w:r>
          </w:p>
        </w:tc>
        <w:tc>
          <w:tcPr>
            <w:tcW w:w="944" w:type="dxa"/>
            <w:shd w:val="clear" w:color="auto" w:fill="auto"/>
          </w:tcPr>
          <w:p w14:paraId="74882D40"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273CF62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68BBDA0E"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71DFC93B" w14:textId="77777777" w:rsidTr="002F0641">
        <w:tc>
          <w:tcPr>
            <w:tcW w:w="779" w:type="dxa"/>
            <w:shd w:val="clear" w:color="auto" w:fill="auto"/>
          </w:tcPr>
          <w:p w14:paraId="3EC2C72B" w14:textId="77777777" w:rsidR="000A698C" w:rsidRPr="00205DA9" w:rsidRDefault="000A698C" w:rsidP="002F0641">
            <w:pPr>
              <w:pStyle w:val="3GPPNormalText"/>
              <w:jc w:val="left"/>
              <w:rPr>
                <w:sz w:val="20"/>
                <w:szCs w:val="20"/>
              </w:rPr>
            </w:pPr>
            <w:r w:rsidRPr="00205DA9">
              <w:rPr>
                <w:sz w:val="20"/>
                <w:szCs w:val="20"/>
              </w:rPr>
              <w:t>6</w:t>
            </w:r>
          </w:p>
        </w:tc>
        <w:tc>
          <w:tcPr>
            <w:tcW w:w="944" w:type="dxa"/>
            <w:shd w:val="clear" w:color="auto" w:fill="auto"/>
          </w:tcPr>
          <w:p w14:paraId="515F89A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593074A7"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32F81238"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15147536" w14:textId="77777777" w:rsidTr="002F0641">
        <w:tc>
          <w:tcPr>
            <w:tcW w:w="779" w:type="dxa"/>
            <w:shd w:val="clear" w:color="auto" w:fill="auto"/>
          </w:tcPr>
          <w:p w14:paraId="3137C2F0" w14:textId="77777777" w:rsidR="000A698C" w:rsidRPr="00205DA9" w:rsidRDefault="000A698C" w:rsidP="002F0641">
            <w:pPr>
              <w:pStyle w:val="3GPPNormalText"/>
              <w:jc w:val="left"/>
              <w:rPr>
                <w:sz w:val="20"/>
                <w:szCs w:val="20"/>
              </w:rPr>
            </w:pPr>
            <w:r w:rsidRPr="00205DA9">
              <w:rPr>
                <w:sz w:val="20"/>
                <w:szCs w:val="20"/>
              </w:rPr>
              <w:t>7</w:t>
            </w:r>
          </w:p>
        </w:tc>
        <w:tc>
          <w:tcPr>
            <w:tcW w:w="944" w:type="dxa"/>
            <w:shd w:val="clear" w:color="auto" w:fill="auto"/>
          </w:tcPr>
          <w:p w14:paraId="433E373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44DA3F5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03BD6D3D"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162AC126" w14:textId="77777777" w:rsidTr="002F0641">
        <w:tc>
          <w:tcPr>
            <w:tcW w:w="779" w:type="dxa"/>
            <w:shd w:val="clear" w:color="auto" w:fill="auto"/>
          </w:tcPr>
          <w:p w14:paraId="4CE146FF" w14:textId="77777777" w:rsidR="000A698C" w:rsidRPr="00205DA9" w:rsidRDefault="000A698C" w:rsidP="002F0641">
            <w:pPr>
              <w:pStyle w:val="3GPPNormalText"/>
              <w:jc w:val="left"/>
              <w:rPr>
                <w:sz w:val="20"/>
                <w:szCs w:val="20"/>
              </w:rPr>
            </w:pPr>
            <w:r w:rsidRPr="00205DA9">
              <w:rPr>
                <w:sz w:val="20"/>
                <w:szCs w:val="20"/>
              </w:rPr>
              <w:t>8</w:t>
            </w:r>
          </w:p>
        </w:tc>
        <w:tc>
          <w:tcPr>
            <w:tcW w:w="944" w:type="dxa"/>
            <w:shd w:val="clear" w:color="auto" w:fill="auto"/>
          </w:tcPr>
          <w:p w14:paraId="796D8F2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7B1AE32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51892A5B"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6B28AB46" w14:textId="77777777" w:rsidTr="002F0641">
        <w:tc>
          <w:tcPr>
            <w:tcW w:w="779" w:type="dxa"/>
            <w:shd w:val="clear" w:color="auto" w:fill="auto"/>
          </w:tcPr>
          <w:p w14:paraId="01408B5A" w14:textId="77777777" w:rsidR="000A698C" w:rsidRPr="00205DA9" w:rsidRDefault="000A698C" w:rsidP="002F0641">
            <w:pPr>
              <w:pStyle w:val="3GPPNormalText"/>
              <w:jc w:val="left"/>
              <w:rPr>
                <w:sz w:val="20"/>
                <w:szCs w:val="20"/>
              </w:rPr>
            </w:pPr>
            <w:r w:rsidRPr="00205DA9">
              <w:rPr>
                <w:sz w:val="20"/>
                <w:szCs w:val="20"/>
              </w:rPr>
              <w:t>9</w:t>
            </w:r>
          </w:p>
        </w:tc>
        <w:tc>
          <w:tcPr>
            <w:tcW w:w="944" w:type="dxa"/>
            <w:shd w:val="clear" w:color="auto" w:fill="auto"/>
          </w:tcPr>
          <w:p w14:paraId="242EA62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2CAA0C2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14:paraId="12A1FB0C"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73D80771" w14:textId="77777777" w:rsidTr="002F0641">
        <w:tc>
          <w:tcPr>
            <w:tcW w:w="779" w:type="dxa"/>
            <w:shd w:val="clear" w:color="auto" w:fill="auto"/>
          </w:tcPr>
          <w:p w14:paraId="123F8F8F" w14:textId="77777777" w:rsidR="000A698C" w:rsidRPr="00205DA9" w:rsidRDefault="000A698C" w:rsidP="002F0641">
            <w:pPr>
              <w:pStyle w:val="3GPPNormalText"/>
              <w:jc w:val="left"/>
              <w:rPr>
                <w:sz w:val="20"/>
                <w:szCs w:val="20"/>
              </w:rPr>
            </w:pPr>
            <w:r w:rsidRPr="00205DA9">
              <w:rPr>
                <w:sz w:val="20"/>
                <w:szCs w:val="20"/>
              </w:rPr>
              <w:t>10</w:t>
            </w:r>
          </w:p>
        </w:tc>
        <w:tc>
          <w:tcPr>
            <w:tcW w:w="944" w:type="dxa"/>
            <w:shd w:val="clear" w:color="auto" w:fill="auto"/>
          </w:tcPr>
          <w:p w14:paraId="2B732B34"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7C4D43F3"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3B34CE38"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5E42BA6B" w14:textId="77777777" w:rsidTr="002F0641">
        <w:tc>
          <w:tcPr>
            <w:tcW w:w="779" w:type="dxa"/>
            <w:shd w:val="clear" w:color="auto" w:fill="auto"/>
          </w:tcPr>
          <w:p w14:paraId="41A276BB" w14:textId="77777777" w:rsidR="000A698C" w:rsidRPr="00205DA9" w:rsidRDefault="000A698C" w:rsidP="002F0641">
            <w:pPr>
              <w:pStyle w:val="3GPPNormalText"/>
              <w:jc w:val="left"/>
              <w:rPr>
                <w:sz w:val="20"/>
                <w:szCs w:val="20"/>
              </w:rPr>
            </w:pPr>
            <w:r w:rsidRPr="00205DA9">
              <w:rPr>
                <w:sz w:val="20"/>
                <w:szCs w:val="20"/>
              </w:rPr>
              <w:t>11</w:t>
            </w:r>
          </w:p>
        </w:tc>
        <w:tc>
          <w:tcPr>
            <w:tcW w:w="944" w:type="dxa"/>
            <w:shd w:val="clear" w:color="auto" w:fill="auto"/>
          </w:tcPr>
          <w:p w14:paraId="10B1C75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0F3A160D"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426CAD57"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083B1413" w14:textId="77777777" w:rsidTr="002F0641">
        <w:tc>
          <w:tcPr>
            <w:tcW w:w="779" w:type="dxa"/>
            <w:shd w:val="clear" w:color="auto" w:fill="auto"/>
          </w:tcPr>
          <w:p w14:paraId="40F69694" w14:textId="77777777" w:rsidR="000A698C" w:rsidRPr="00205DA9" w:rsidRDefault="000A698C" w:rsidP="002F0641">
            <w:pPr>
              <w:pStyle w:val="3GPPNormalText"/>
              <w:jc w:val="left"/>
              <w:rPr>
                <w:sz w:val="20"/>
                <w:szCs w:val="20"/>
              </w:rPr>
            </w:pPr>
            <w:r w:rsidRPr="00205DA9">
              <w:rPr>
                <w:sz w:val="20"/>
                <w:szCs w:val="20"/>
              </w:rPr>
              <w:t>12</w:t>
            </w:r>
          </w:p>
        </w:tc>
        <w:tc>
          <w:tcPr>
            <w:tcW w:w="944" w:type="dxa"/>
            <w:shd w:val="clear" w:color="auto" w:fill="auto"/>
          </w:tcPr>
          <w:p w14:paraId="4EFB815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219D845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14:paraId="32EB4ECE"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1E28686E" w14:textId="77777777" w:rsidTr="002F0641">
        <w:tc>
          <w:tcPr>
            <w:tcW w:w="779" w:type="dxa"/>
            <w:shd w:val="clear" w:color="auto" w:fill="auto"/>
          </w:tcPr>
          <w:p w14:paraId="5D7DCB35" w14:textId="77777777" w:rsidR="000A698C" w:rsidRPr="00205DA9" w:rsidRDefault="000A698C" w:rsidP="002F0641">
            <w:pPr>
              <w:pStyle w:val="3GPPNormalText"/>
              <w:jc w:val="left"/>
              <w:rPr>
                <w:sz w:val="20"/>
                <w:szCs w:val="20"/>
              </w:rPr>
            </w:pPr>
            <w:r w:rsidRPr="00205DA9">
              <w:rPr>
                <w:sz w:val="20"/>
                <w:szCs w:val="20"/>
              </w:rPr>
              <w:t>13</w:t>
            </w:r>
          </w:p>
        </w:tc>
        <w:tc>
          <w:tcPr>
            <w:tcW w:w="944" w:type="dxa"/>
            <w:shd w:val="clear" w:color="auto" w:fill="auto"/>
          </w:tcPr>
          <w:p w14:paraId="3DE993D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44D93B94"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5CCF7781"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33F38F3D" w14:textId="77777777" w:rsidTr="002F0641">
        <w:tc>
          <w:tcPr>
            <w:tcW w:w="779" w:type="dxa"/>
            <w:shd w:val="clear" w:color="auto" w:fill="auto"/>
          </w:tcPr>
          <w:p w14:paraId="0F3B1244" w14:textId="77777777" w:rsidR="000A698C" w:rsidRPr="00205DA9" w:rsidRDefault="000A698C" w:rsidP="002F0641">
            <w:pPr>
              <w:pStyle w:val="3GPPNormalText"/>
              <w:jc w:val="left"/>
              <w:rPr>
                <w:sz w:val="20"/>
                <w:szCs w:val="20"/>
              </w:rPr>
            </w:pPr>
            <w:r w:rsidRPr="00205DA9">
              <w:rPr>
                <w:sz w:val="20"/>
                <w:szCs w:val="20"/>
              </w:rPr>
              <w:t>14</w:t>
            </w:r>
          </w:p>
        </w:tc>
        <w:tc>
          <w:tcPr>
            <w:tcW w:w="944" w:type="dxa"/>
            <w:shd w:val="clear" w:color="auto" w:fill="auto"/>
          </w:tcPr>
          <w:p w14:paraId="6838670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56D698A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01ABB962"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608AA6C1" w14:textId="77777777" w:rsidTr="002F0641">
        <w:tc>
          <w:tcPr>
            <w:tcW w:w="779" w:type="dxa"/>
            <w:shd w:val="clear" w:color="auto" w:fill="auto"/>
          </w:tcPr>
          <w:p w14:paraId="21CAD834" w14:textId="77777777" w:rsidR="000A698C" w:rsidRPr="00205DA9" w:rsidRDefault="000A698C" w:rsidP="002F0641">
            <w:pPr>
              <w:pStyle w:val="3GPPNormalText"/>
              <w:jc w:val="left"/>
              <w:rPr>
                <w:sz w:val="20"/>
                <w:szCs w:val="20"/>
              </w:rPr>
            </w:pPr>
            <w:r w:rsidRPr="00205DA9">
              <w:rPr>
                <w:sz w:val="20"/>
                <w:szCs w:val="20"/>
              </w:rPr>
              <w:t>15</w:t>
            </w:r>
          </w:p>
        </w:tc>
        <w:tc>
          <w:tcPr>
            <w:tcW w:w="944" w:type="dxa"/>
            <w:shd w:val="clear" w:color="auto" w:fill="auto"/>
          </w:tcPr>
          <w:p w14:paraId="7DD5007A"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6F80545C"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293139FF"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65FF374F" w14:textId="77777777" w:rsidTr="002F0641">
        <w:tc>
          <w:tcPr>
            <w:tcW w:w="779" w:type="dxa"/>
            <w:shd w:val="clear" w:color="auto" w:fill="auto"/>
          </w:tcPr>
          <w:p w14:paraId="422C2004" w14:textId="77777777" w:rsidR="000A698C" w:rsidRPr="00205DA9" w:rsidRDefault="000A698C" w:rsidP="002F0641">
            <w:pPr>
              <w:pStyle w:val="3GPPNormalText"/>
              <w:jc w:val="left"/>
              <w:rPr>
                <w:sz w:val="20"/>
                <w:szCs w:val="20"/>
              </w:rPr>
            </w:pPr>
            <w:r w:rsidRPr="00205DA9">
              <w:rPr>
                <w:sz w:val="20"/>
                <w:szCs w:val="20"/>
              </w:rPr>
              <w:t>16</w:t>
            </w:r>
          </w:p>
        </w:tc>
        <w:tc>
          <w:tcPr>
            <w:tcW w:w="944" w:type="dxa"/>
            <w:shd w:val="clear" w:color="auto" w:fill="auto"/>
          </w:tcPr>
          <w:p w14:paraId="31D5147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567FF3D9"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05BAB004"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bl>
    <w:p w14:paraId="0AF9B1D6" w14:textId="77777777" w:rsidR="000A698C" w:rsidRPr="00205DA9" w:rsidRDefault="000A698C" w:rsidP="000A698C">
      <w:pPr>
        <w:pStyle w:val="3GPPNormalText"/>
        <w:jc w:val="left"/>
        <w:rPr>
          <w:sz w:val="20"/>
          <w:szCs w:val="20"/>
        </w:rPr>
      </w:pPr>
    </w:p>
    <w:p w14:paraId="282813F1" w14:textId="77777777" w:rsidR="000A698C" w:rsidRPr="000A698C" w:rsidRDefault="000A698C" w:rsidP="004F7C53">
      <w:pPr>
        <w:pStyle w:val="3GPPNormalText"/>
        <w:spacing w:after="0"/>
        <w:jc w:val="left"/>
        <w:rPr>
          <w:i/>
          <w:sz w:val="20"/>
          <w:szCs w:val="20"/>
        </w:rPr>
      </w:pPr>
      <w:r w:rsidRPr="000A698C">
        <w:rPr>
          <w:i/>
          <w:sz w:val="20"/>
          <w:szCs w:val="20"/>
        </w:rPr>
        <w:t>Note: A given pattern may include support for multiple cases, details FFS.</w:t>
      </w:r>
    </w:p>
    <w:p w14:paraId="2491DD0B" w14:textId="77777777" w:rsidR="000A698C" w:rsidRPr="000A698C" w:rsidRDefault="000A698C" w:rsidP="004F7C53">
      <w:pPr>
        <w:pStyle w:val="3GPPNormalText"/>
        <w:spacing w:after="0"/>
        <w:jc w:val="left"/>
        <w:rPr>
          <w:i/>
          <w:sz w:val="20"/>
          <w:szCs w:val="20"/>
        </w:rPr>
      </w:pPr>
      <w:r w:rsidRPr="000A698C">
        <w:rPr>
          <w:i/>
          <w:sz w:val="20"/>
          <w:szCs w:val="20"/>
        </w:rPr>
        <w:t>At least for Cases 1-12, an IAB node is configured with IAB-node specific resources in time available for the links:</w:t>
      </w:r>
    </w:p>
    <w:p w14:paraId="0AD9B655"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Further study details of the adaptation period and granularity (e.g. slot or symbol-level) of the pattern provided to the IAB node, including</w:t>
      </w:r>
    </w:p>
    <w:p w14:paraId="5D348B5B"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Explicit or implicit indication of the resources</w:t>
      </w:r>
    </w:p>
    <w:p w14:paraId="43D30FE7"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Enhancements to existing signaling mechanisms to indicate the pattern</w:t>
      </w:r>
    </w:p>
    <w:p w14:paraId="1315F5B3"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Further study the indication of resources within the configuration which can be dynamically and flexibly used for different links, including</w:t>
      </w:r>
    </w:p>
    <w:p w14:paraId="4C7F9344"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The need to consider the scheduling delay, IAB node processing delays, or information required to be available for the use of flexible resources</w:t>
      </w:r>
    </w:p>
    <w:p w14:paraId="55417D3B"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Mechanisms to schedule flexible resources (e.g. GC-PDCCH)</w:t>
      </w:r>
    </w:p>
    <w:p w14:paraId="37A7D8F4" w14:textId="77777777" w:rsidR="008B13FA" w:rsidRDefault="008B13FA" w:rsidP="008B13FA">
      <w:pPr>
        <w:spacing w:after="0"/>
      </w:pPr>
    </w:p>
    <w:p w14:paraId="3D3AEAF2" w14:textId="77777777" w:rsidR="008B13FA" w:rsidRDefault="008B13FA" w:rsidP="008B13FA">
      <w:pPr>
        <w:spacing w:after="0"/>
      </w:pPr>
      <w:r>
        <w:t>The following agreements were related to resource allocation were made in RAN1#94bis [4]:</w:t>
      </w:r>
    </w:p>
    <w:p w14:paraId="18542BBF" w14:textId="77777777" w:rsidR="008B13FA" w:rsidRDefault="008B13FA" w:rsidP="008B13FA">
      <w:pPr>
        <w:spacing w:after="0"/>
      </w:pPr>
    </w:p>
    <w:p w14:paraId="701EEC17" w14:textId="77777777" w:rsidR="008B13FA" w:rsidRDefault="008B13FA" w:rsidP="008B13FA">
      <w:pPr>
        <w:spacing w:after="0"/>
        <w:rPr>
          <w:lang w:eastAsia="x-none"/>
        </w:rPr>
      </w:pPr>
      <w:r w:rsidRPr="00687735">
        <w:rPr>
          <w:highlight w:val="green"/>
          <w:lang w:eastAsia="x-none"/>
        </w:rPr>
        <w:t>Agreements</w:t>
      </w:r>
      <w:r>
        <w:rPr>
          <w:lang w:eastAsia="x-none"/>
        </w:rPr>
        <w:t>:</w:t>
      </w:r>
    </w:p>
    <w:p w14:paraId="6D5426EA" w14:textId="77777777" w:rsidR="008B13FA" w:rsidRPr="008B13FA" w:rsidRDefault="008B13FA" w:rsidP="008B13FA">
      <w:pPr>
        <w:pStyle w:val="references"/>
        <w:numPr>
          <w:ilvl w:val="0"/>
          <w:numId w:val="0"/>
        </w:numPr>
        <w:ind w:left="360" w:hanging="360"/>
        <w:rPr>
          <w:i/>
          <w:noProof w:val="0"/>
          <w:sz w:val="20"/>
          <w:szCs w:val="20"/>
          <w:lang w:val="x-none" w:eastAsia="x-none"/>
        </w:rPr>
      </w:pPr>
      <w:r w:rsidRPr="008B13FA">
        <w:rPr>
          <w:i/>
          <w:noProof w:val="0"/>
          <w:sz w:val="20"/>
          <w:szCs w:val="20"/>
          <w:lang w:val="x-none" w:eastAsia="x-none"/>
        </w:rPr>
        <w:t>From an MT point-of-view, the following time-domain resources can be indicated for the parent link:</w:t>
      </w:r>
    </w:p>
    <w:p w14:paraId="5065C2E3" w14:textId="77777777" w:rsidR="008B13FA" w:rsidRPr="008B13FA" w:rsidRDefault="008B13FA" w:rsidP="008B13FA">
      <w:pPr>
        <w:pStyle w:val="references"/>
        <w:numPr>
          <w:ilvl w:val="0"/>
          <w:numId w:val="22"/>
        </w:numPr>
        <w:rPr>
          <w:i/>
          <w:noProof w:val="0"/>
          <w:sz w:val="20"/>
          <w:szCs w:val="20"/>
          <w:lang w:val="x-none" w:eastAsia="x-none"/>
        </w:rPr>
      </w:pPr>
      <w:r w:rsidRPr="008B13FA">
        <w:rPr>
          <w:i/>
          <w:noProof w:val="0"/>
          <w:sz w:val="20"/>
          <w:szCs w:val="20"/>
          <w:lang w:val="x-none" w:eastAsia="x-none"/>
        </w:rPr>
        <w:t>Downlink time resource,</w:t>
      </w:r>
    </w:p>
    <w:p w14:paraId="6AF25D3F" w14:textId="77777777" w:rsidR="008B13FA" w:rsidRPr="008B13FA" w:rsidRDefault="008B13FA" w:rsidP="008B13FA">
      <w:pPr>
        <w:pStyle w:val="references"/>
        <w:numPr>
          <w:ilvl w:val="0"/>
          <w:numId w:val="22"/>
        </w:numPr>
        <w:rPr>
          <w:i/>
          <w:noProof w:val="0"/>
          <w:sz w:val="20"/>
          <w:szCs w:val="20"/>
          <w:lang w:val="x-none" w:eastAsia="x-none"/>
        </w:rPr>
      </w:pPr>
      <w:r w:rsidRPr="008B13FA">
        <w:rPr>
          <w:i/>
          <w:noProof w:val="0"/>
          <w:sz w:val="20"/>
          <w:szCs w:val="20"/>
          <w:lang w:val="x-none" w:eastAsia="x-none"/>
        </w:rPr>
        <w:t xml:space="preserve">uplink time resource, </w:t>
      </w:r>
    </w:p>
    <w:p w14:paraId="6EF03178" w14:textId="77777777" w:rsidR="008B13FA" w:rsidRPr="008B13FA" w:rsidRDefault="008B13FA" w:rsidP="008B13FA">
      <w:pPr>
        <w:pStyle w:val="references"/>
        <w:numPr>
          <w:ilvl w:val="0"/>
          <w:numId w:val="22"/>
        </w:numPr>
        <w:rPr>
          <w:i/>
          <w:noProof w:val="0"/>
          <w:sz w:val="20"/>
          <w:szCs w:val="20"/>
          <w:lang w:val="x-none" w:eastAsia="x-none"/>
        </w:rPr>
      </w:pPr>
      <w:r w:rsidRPr="008B13FA">
        <w:rPr>
          <w:i/>
          <w:noProof w:val="0"/>
          <w:sz w:val="20"/>
          <w:szCs w:val="20"/>
          <w:lang w:val="x-none" w:eastAsia="x-none"/>
        </w:rPr>
        <w:t xml:space="preserve">flexible time resource </w:t>
      </w:r>
    </w:p>
    <w:p w14:paraId="0FA6C4E7" w14:textId="77777777" w:rsidR="008B13FA" w:rsidRPr="008B13FA" w:rsidRDefault="008B13FA" w:rsidP="008B13FA">
      <w:pPr>
        <w:pStyle w:val="references"/>
        <w:numPr>
          <w:ilvl w:val="0"/>
          <w:numId w:val="0"/>
        </w:numPr>
        <w:ind w:left="360" w:hanging="360"/>
        <w:rPr>
          <w:i/>
          <w:noProof w:val="0"/>
          <w:sz w:val="20"/>
          <w:szCs w:val="20"/>
          <w:lang w:val="x-none" w:eastAsia="x-none"/>
        </w:rPr>
      </w:pPr>
      <w:r w:rsidRPr="008B13FA">
        <w:rPr>
          <w:i/>
          <w:noProof w:val="0"/>
          <w:sz w:val="20"/>
          <w:szCs w:val="20"/>
          <w:lang w:val="x-none" w:eastAsia="x-none"/>
        </w:rPr>
        <w:t>as in release 15.</w:t>
      </w:r>
    </w:p>
    <w:p w14:paraId="0BDC9296" w14:textId="77777777" w:rsidR="008B13FA" w:rsidRPr="008B13FA" w:rsidRDefault="008B13FA" w:rsidP="008B13FA">
      <w:pPr>
        <w:pStyle w:val="references"/>
        <w:numPr>
          <w:ilvl w:val="0"/>
          <w:numId w:val="0"/>
        </w:numPr>
        <w:ind w:left="360" w:hanging="360"/>
        <w:rPr>
          <w:i/>
          <w:noProof w:val="0"/>
          <w:sz w:val="20"/>
          <w:szCs w:val="20"/>
          <w:lang w:val="x-none" w:eastAsia="x-none"/>
        </w:rPr>
      </w:pPr>
      <w:r w:rsidRPr="008B13FA">
        <w:rPr>
          <w:i/>
          <w:noProof w:val="0"/>
          <w:sz w:val="20"/>
          <w:szCs w:val="20"/>
          <w:lang w:val="x-none" w:eastAsia="x-none"/>
        </w:rPr>
        <w:t>From a DU point-of-view, the child link has the following types of time resources</w:t>
      </w:r>
    </w:p>
    <w:p w14:paraId="27F02E9B" w14:textId="77777777" w:rsidR="008B13FA" w:rsidRPr="008B13FA" w:rsidRDefault="008B13FA" w:rsidP="008B13FA">
      <w:pPr>
        <w:pStyle w:val="references"/>
        <w:numPr>
          <w:ilvl w:val="0"/>
          <w:numId w:val="21"/>
        </w:numPr>
        <w:rPr>
          <w:i/>
          <w:noProof w:val="0"/>
          <w:sz w:val="20"/>
          <w:szCs w:val="20"/>
          <w:lang w:val="x-none" w:eastAsia="x-none"/>
        </w:rPr>
      </w:pPr>
      <w:r w:rsidRPr="008B13FA">
        <w:rPr>
          <w:i/>
          <w:noProof w:val="0"/>
          <w:sz w:val="20"/>
          <w:szCs w:val="20"/>
          <w:lang w:val="x-none" w:eastAsia="x-none"/>
        </w:rPr>
        <w:t>Downlink time resource,</w:t>
      </w:r>
    </w:p>
    <w:p w14:paraId="4438A6EE" w14:textId="77777777" w:rsidR="008B13FA" w:rsidRPr="008B13FA" w:rsidRDefault="008B13FA" w:rsidP="008B13FA">
      <w:pPr>
        <w:pStyle w:val="references"/>
        <w:numPr>
          <w:ilvl w:val="0"/>
          <w:numId w:val="21"/>
        </w:numPr>
        <w:rPr>
          <w:i/>
          <w:noProof w:val="0"/>
          <w:sz w:val="20"/>
          <w:szCs w:val="20"/>
          <w:lang w:val="x-none" w:eastAsia="x-none"/>
        </w:rPr>
      </w:pPr>
      <w:r w:rsidRPr="008B13FA">
        <w:rPr>
          <w:i/>
          <w:noProof w:val="0"/>
          <w:sz w:val="20"/>
          <w:szCs w:val="20"/>
          <w:lang w:val="x-none" w:eastAsia="x-none"/>
        </w:rPr>
        <w:t xml:space="preserve">uplink time resource, </w:t>
      </w:r>
    </w:p>
    <w:p w14:paraId="4C68E242" w14:textId="77777777" w:rsidR="008B13FA" w:rsidRPr="008B13FA" w:rsidRDefault="008B13FA" w:rsidP="008B13FA">
      <w:pPr>
        <w:pStyle w:val="references"/>
        <w:numPr>
          <w:ilvl w:val="0"/>
          <w:numId w:val="21"/>
        </w:numPr>
        <w:rPr>
          <w:i/>
          <w:noProof w:val="0"/>
          <w:sz w:val="20"/>
          <w:szCs w:val="20"/>
          <w:lang w:val="x-none" w:eastAsia="x-none"/>
        </w:rPr>
      </w:pPr>
      <w:r w:rsidRPr="008B13FA">
        <w:rPr>
          <w:i/>
          <w:noProof w:val="0"/>
          <w:sz w:val="20"/>
          <w:szCs w:val="20"/>
          <w:lang w:val="x-none" w:eastAsia="x-none"/>
        </w:rPr>
        <w:t xml:space="preserve">flexible time resource </w:t>
      </w:r>
    </w:p>
    <w:p w14:paraId="6EBCEA18" w14:textId="77777777" w:rsidR="008B13FA" w:rsidRPr="008B13FA" w:rsidRDefault="008B13FA" w:rsidP="008B13FA">
      <w:pPr>
        <w:pStyle w:val="references"/>
        <w:numPr>
          <w:ilvl w:val="0"/>
          <w:numId w:val="21"/>
        </w:numPr>
        <w:rPr>
          <w:i/>
          <w:noProof w:val="0"/>
          <w:sz w:val="20"/>
          <w:szCs w:val="20"/>
          <w:lang w:val="x-none" w:eastAsia="x-none"/>
        </w:rPr>
      </w:pPr>
      <w:r w:rsidRPr="008B13FA">
        <w:rPr>
          <w:i/>
          <w:noProof w:val="0"/>
          <w:sz w:val="20"/>
          <w:szCs w:val="20"/>
          <w:lang w:val="x-none" w:eastAsia="x-none"/>
        </w:rPr>
        <w:t xml:space="preserve">not available time resources (not to be used for communication on the DU child links) </w:t>
      </w:r>
    </w:p>
    <w:p w14:paraId="606D9F0A" w14:textId="77777777" w:rsidR="008B13FA" w:rsidRPr="008B13FA" w:rsidRDefault="008B13FA" w:rsidP="008B13FA">
      <w:pPr>
        <w:pStyle w:val="references"/>
        <w:numPr>
          <w:ilvl w:val="0"/>
          <w:numId w:val="0"/>
        </w:numPr>
        <w:ind w:left="360" w:hanging="360"/>
        <w:rPr>
          <w:i/>
          <w:noProof w:val="0"/>
          <w:sz w:val="20"/>
          <w:szCs w:val="20"/>
          <w:lang w:val="x-none" w:eastAsia="x-none"/>
        </w:rPr>
      </w:pPr>
      <w:r w:rsidRPr="008B13FA">
        <w:rPr>
          <w:i/>
          <w:noProof w:val="0"/>
          <w:sz w:val="20"/>
          <w:szCs w:val="20"/>
          <w:lang w:val="x-none" w:eastAsia="x-none"/>
        </w:rPr>
        <w:t>Exact configuration for DU is FFS</w:t>
      </w:r>
    </w:p>
    <w:p w14:paraId="687B3A71" w14:textId="77777777" w:rsidR="008B13FA" w:rsidRDefault="008B13FA" w:rsidP="00A2190A">
      <w:pPr>
        <w:pStyle w:val="references"/>
        <w:numPr>
          <w:ilvl w:val="0"/>
          <w:numId w:val="0"/>
        </w:numPr>
        <w:autoSpaceDE w:val="0"/>
        <w:autoSpaceDN w:val="0"/>
        <w:adjustRightInd w:val="0"/>
        <w:ind w:left="357"/>
        <w:rPr>
          <w:sz w:val="18"/>
          <w:szCs w:val="18"/>
          <w:lang w:val="x-none"/>
        </w:rPr>
      </w:pPr>
    </w:p>
    <w:p w14:paraId="5A7DEBE6" w14:textId="77777777" w:rsidR="008B13FA" w:rsidRDefault="008B13FA" w:rsidP="008B13FA">
      <w:pPr>
        <w:spacing w:after="0"/>
        <w:rPr>
          <w:lang w:eastAsia="x-none"/>
        </w:rPr>
      </w:pPr>
      <w:r w:rsidRPr="00687735">
        <w:rPr>
          <w:highlight w:val="green"/>
          <w:lang w:eastAsia="x-none"/>
        </w:rPr>
        <w:t>Agreements</w:t>
      </w:r>
      <w:r>
        <w:rPr>
          <w:lang w:eastAsia="x-none"/>
        </w:rPr>
        <w:t>:</w:t>
      </w:r>
    </w:p>
    <w:p w14:paraId="2BCFB125" w14:textId="77777777" w:rsidR="008B13FA" w:rsidRPr="008B13FA" w:rsidRDefault="008B13FA" w:rsidP="008B13FA">
      <w:pPr>
        <w:pStyle w:val="references"/>
        <w:numPr>
          <w:ilvl w:val="0"/>
          <w:numId w:val="23"/>
        </w:numPr>
        <w:rPr>
          <w:i/>
          <w:noProof w:val="0"/>
          <w:sz w:val="20"/>
          <w:szCs w:val="20"/>
          <w:lang w:val="x-none" w:eastAsia="x-none"/>
        </w:rPr>
      </w:pPr>
      <w:r w:rsidRPr="008B13FA">
        <w:rPr>
          <w:i/>
          <w:noProof w:val="0"/>
          <w:sz w:val="20"/>
          <w:szCs w:val="20"/>
          <w:lang w:val="x-none" w:eastAsia="x-none"/>
        </w:rPr>
        <w:t>For each of the downlink, uplink and flexible time-resource types of the DU child link there are two flavors, hard and soft:</w:t>
      </w:r>
    </w:p>
    <w:p w14:paraId="59CBA312" w14:textId="77777777" w:rsidR="008B13FA" w:rsidRPr="008B13FA" w:rsidRDefault="008B13FA" w:rsidP="008B13FA">
      <w:pPr>
        <w:pStyle w:val="references"/>
        <w:numPr>
          <w:ilvl w:val="1"/>
          <w:numId w:val="23"/>
        </w:numPr>
        <w:rPr>
          <w:i/>
          <w:noProof w:val="0"/>
          <w:sz w:val="20"/>
          <w:szCs w:val="20"/>
          <w:lang w:val="x-none" w:eastAsia="x-none"/>
        </w:rPr>
      </w:pPr>
      <w:r w:rsidRPr="008B13FA">
        <w:rPr>
          <w:i/>
          <w:noProof w:val="0"/>
          <w:sz w:val="20"/>
          <w:szCs w:val="20"/>
          <w:lang w:val="x-none" w:eastAsia="x-none"/>
        </w:rPr>
        <w:t xml:space="preserve">Hard: The corresponding time resource is always available for the DU child link </w:t>
      </w:r>
    </w:p>
    <w:p w14:paraId="3344B79A" w14:textId="214B93E4" w:rsidR="008B13FA" w:rsidRPr="00F12A21" w:rsidRDefault="008B13FA" w:rsidP="00F12A21">
      <w:pPr>
        <w:pStyle w:val="references"/>
        <w:numPr>
          <w:ilvl w:val="1"/>
          <w:numId w:val="23"/>
        </w:numPr>
        <w:rPr>
          <w:i/>
          <w:noProof w:val="0"/>
          <w:sz w:val="20"/>
          <w:szCs w:val="20"/>
          <w:lang w:val="x-none" w:eastAsia="x-none"/>
        </w:rPr>
      </w:pPr>
      <w:r w:rsidRPr="008B13FA">
        <w:rPr>
          <w:i/>
          <w:noProof w:val="0"/>
          <w:sz w:val="20"/>
          <w:szCs w:val="20"/>
          <w:lang w:val="x-none" w:eastAsia="x-none"/>
        </w:rPr>
        <w:t xml:space="preserve">Soft: The availability of the corresponding time resource for the DU child link is explicitly and/or implicitly controlled by the parent node. </w:t>
      </w:r>
    </w:p>
    <w:sectPr w:rsidR="008B13FA" w:rsidRPr="00F12A21" w:rsidSect="004E09C1">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D39D5" w14:textId="77777777" w:rsidR="00DF6E75" w:rsidRDefault="00DF6E75">
      <w:r>
        <w:separator/>
      </w:r>
    </w:p>
  </w:endnote>
  <w:endnote w:type="continuationSeparator" w:id="0">
    <w:p w14:paraId="02E60CAD" w14:textId="77777777" w:rsidR="00DF6E75" w:rsidRDefault="00DF6E75">
      <w:r>
        <w:continuationSeparator/>
      </w:r>
    </w:p>
  </w:endnote>
  <w:endnote w:type="continuationNotice" w:id="1">
    <w:p w14:paraId="448DD723" w14:textId="77777777" w:rsidR="00DF6E75" w:rsidRDefault="00DF6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B5E84" w14:textId="77777777" w:rsidR="00B45431" w:rsidRDefault="00B45431">
    <w:pPr>
      <w:pStyle w:val="Footer"/>
    </w:pPr>
    <w:r>
      <mc:AlternateContent>
        <mc:Choice Requires="wps">
          <w:drawing>
            <wp:anchor distT="0" distB="0" distL="114300" distR="114300" simplePos="0" relativeHeight="251658240" behindDoc="0" locked="0" layoutInCell="0" allowOverlap="1" wp14:anchorId="1264C470" wp14:editId="3ED0B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3C8A57" w14:textId="77777777" w:rsidR="00B45431" w:rsidRPr="00B75603" w:rsidRDefault="00B45431"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264C470"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673C8A57" w14:textId="77777777" w:rsidR="00B45431" w:rsidRPr="00B75603" w:rsidRDefault="00B45431"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D589A" w14:textId="77777777" w:rsidR="00DF6E75" w:rsidRDefault="00DF6E75">
      <w:r>
        <w:separator/>
      </w:r>
    </w:p>
  </w:footnote>
  <w:footnote w:type="continuationSeparator" w:id="0">
    <w:p w14:paraId="503C3AA2" w14:textId="77777777" w:rsidR="00DF6E75" w:rsidRDefault="00DF6E75">
      <w:r>
        <w:continuationSeparator/>
      </w:r>
    </w:p>
  </w:footnote>
  <w:footnote w:type="continuationNotice" w:id="1">
    <w:p w14:paraId="39A45DC3" w14:textId="77777777" w:rsidR="00DF6E75" w:rsidRDefault="00DF6E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1F9"/>
    <w:multiLevelType w:val="hybridMultilevel"/>
    <w:tmpl w:val="3D1EF38A"/>
    <w:lvl w:ilvl="0" w:tplc="A4AA8228">
      <w:start w:val="1"/>
      <w:numFmt w:val="bullet"/>
      <w:lvlText w:val="•"/>
      <w:lvlJc w:val="left"/>
      <w:pPr>
        <w:tabs>
          <w:tab w:val="num" w:pos="720"/>
        </w:tabs>
        <w:ind w:left="720" w:hanging="360"/>
      </w:pPr>
      <w:rPr>
        <w:rFonts w:ascii="Arial" w:hAnsi="Arial" w:hint="default"/>
      </w:rPr>
    </w:lvl>
    <w:lvl w:ilvl="1" w:tplc="CA0E21EC" w:tentative="1">
      <w:start w:val="1"/>
      <w:numFmt w:val="bullet"/>
      <w:lvlText w:val="•"/>
      <w:lvlJc w:val="left"/>
      <w:pPr>
        <w:tabs>
          <w:tab w:val="num" w:pos="1440"/>
        </w:tabs>
        <w:ind w:left="1440" w:hanging="360"/>
      </w:pPr>
      <w:rPr>
        <w:rFonts w:ascii="Arial" w:hAnsi="Arial" w:hint="default"/>
      </w:rPr>
    </w:lvl>
    <w:lvl w:ilvl="2" w:tplc="E592AF42">
      <w:start w:val="1"/>
      <w:numFmt w:val="bullet"/>
      <w:lvlText w:val="•"/>
      <w:lvlJc w:val="left"/>
      <w:pPr>
        <w:tabs>
          <w:tab w:val="num" w:pos="2160"/>
        </w:tabs>
        <w:ind w:left="2160" w:hanging="360"/>
      </w:pPr>
      <w:rPr>
        <w:rFonts w:ascii="Arial" w:hAnsi="Arial" w:hint="default"/>
      </w:rPr>
    </w:lvl>
    <w:lvl w:ilvl="3" w:tplc="21E849AE" w:tentative="1">
      <w:start w:val="1"/>
      <w:numFmt w:val="bullet"/>
      <w:lvlText w:val="•"/>
      <w:lvlJc w:val="left"/>
      <w:pPr>
        <w:tabs>
          <w:tab w:val="num" w:pos="2880"/>
        </w:tabs>
        <w:ind w:left="2880" w:hanging="360"/>
      </w:pPr>
      <w:rPr>
        <w:rFonts w:ascii="Arial" w:hAnsi="Arial" w:hint="default"/>
      </w:rPr>
    </w:lvl>
    <w:lvl w:ilvl="4" w:tplc="2C7CEC54" w:tentative="1">
      <w:start w:val="1"/>
      <w:numFmt w:val="bullet"/>
      <w:lvlText w:val="•"/>
      <w:lvlJc w:val="left"/>
      <w:pPr>
        <w:tabs>
          <w:tab w:val="num" w:pos="3600"/>
        </w:tabs>
        <w:ind w:left="3600" w:hanging="360"/>
      </w:pPr>
      <w:rPr>
        <w:rFonts w:ascii="Arial" w:hAnsi="Arial" w:hint="default"/>
      </w:rPr>
    </w:lvl>
    <w:lvl w:ilvl="5" w:tplc="F26496EA" w:tentative="1">
      <w:start w:val="1"/>
      <w:numFmt w:val="bullet"/>
      <w:lvlText w:val="•"/>
      <w:lvlJc w:val="left"/>
      <w:pPr>
        <w:tabs>
          <w:tab w:val="num" w:pos="4320"/>
        </w:tabs>
        <w:ind w:left="4320" w:hanging="360"/>
      </w:pPr>
      <w:rPr>
        <w:rFonts w:ascii="Arial" w:hAnsi="Arial" w:hint="default"/>
      </w:rPr>
    </w:lvl>
    <w:lvl w:ilvl="6" w:tplc="1A0C9E7C" w:tentative="1">
      <w:start w:val="1"/>
      <w:numFmt w:val="bullet"/>
      <w:lvlText w:val="•"/>
      <w:lvlJc w:val="left"/>
      <w:pPr>
        <w:tabs>
          <w:tab w:val="num" w:pos="5040"/>
        </w:tabs>
        <w:ind w:left="5040" w:hanging="360"/>
      </w:pPr>
      <w:rPr>
        <w:rFonts w:ascii="Arial" w:hAnsi="Arial" w:hint="default"/>
      </w:rPr>
    </w:lvl>
    <w:lvl w:ilvl="7" w:tplc="8918C432" w:tentative="1">
      <w:start w:val="1"/>
      <w:numFmt w:val="bullet"/>
      <w:lvlText w:val="•"/>
      <w:lvlJc w:val="left"/>
      <w:pPr>
        <w:tabs>
          <w:tab w:val="num" w:pos="5760"/>
        </w:tabs>
        <w:ind w:left="5760" w:hanging="360"/>
      </w:pPr>
      <w:rPr>
        <w:rFonts w:ascii="Arial" w:hAnsi="Arial" w:hint="default"/>
      </w:rPr>
    </w:lvl>
    <w:lvl w:ilvl="8" w:tplc="47CCDE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 w15:restartNumberingAfterBreak="0">
    <w:nsid w:val="0C137625"/>
    <w:multiLevelType w:val="hybridMultilevel"/>
    <w:tmpl w:val="2E4C92AC"/>
    <w:lvl w:ilvl="0" w:tplc="2E3C22E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8BD4426"/>
    <w:multiLevelType w:val="hybridMultilevel"/>
    <w:tmpl w:val="5DC6E1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575B7"/>
    <w:multiLevelType w:val="hybridMultilevel"/>
    <w:tmpl w:val="947AABAC"/>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8" w15:restartNumberingAfterBreak="0">
    <w:nsid w:val="1E3E65CC"/>
    <w:multiLevelType w:val="hybridMultilevel"/>
    <w:tmpl w:val="07720B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238F2"/>
    <w:multiLevelType w:val="hybridMultilevel"/>
    <w:tmpl w:val="D8BE9F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EFD542E"/>
    <w:multiLevelType w:val="hybridMultilevel"/>
    <w:tmpl w:val="663EAE98"/>
    <w:lvl w:ilvl="0" w:tplc="9990926E">
      <w:start w:val="1"/>
      <w:numFmt w:val="bullet"/>
      <w:lvlText w:val=""/>
      <w:lvlJc w:val="left"/>
      <w:pPr>
        <w:ind w:left="360" w:hanging="360"/>
      </w:pPr>
      <w:rPr>
        <w:rFonts w:ascii="Symbol" w:hAnsi="Symbol" w:hint="default"/>
        <w:lang w:val="en-GB"/>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2F18679E"/>
    <w:multiLevelType w:val="hybridMultilevel"/>
    <w:tmpl w:val="E496F8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F9625A4"/>
    <w:multiLevelType w:val="hybridMultilevel"/>
    <w:tmpl w:val="60D68716"/>
    <w:lvl w:ilvl="0" w:tplc="C7F6CC24">
      <w:start w:val="1"/>
      <w:numFmt w:val="bullet"/>
      <w:lvlText w:val="•"/>
      <w:lvlJc w:val="left"/>
      <w:pPr>
        <w:tabs>
          <w:tab w:val="num" w:pos="720"/>
        </w:tabs>
        <w:ind w:left="720" w:hanging="360"/>
      </w:pPr>
      <w:rPr>
        <w:rFonts w:ascii="Arial" w:hAnsi="Arial" w:hint="default"/>
      </w:rPr>
    </w:lvl>
    <w:lvl w:ilvl="1" w:tplc="0F1870D6" w:tentative="1">
      <w:start w:val="1"/>
      <w:numFmt w:val="bullet"/>
      <w:lvlText w:val="•"/>
      <w:lvlJc w:val="left"/>
      <w:pPr>
        <w:tabs>
          <w:tab w:val="num" w:pos="1440"/>
        </w:tabs>
        <w:ind w:left="1440" w:hanging="360"/>
      </w:pPr>
      <w:rPr>
        <w:rFonts w:ascii="Arial" w:hAnsi="Arial" w:hint="default"/>
      </w:rPr>
    </w:lvl>
    <w:lvl w:ilvl="2" w:tplc="48C40A38">
      <w:start w:val="1"/>
      <w:numFmt w:val="bullet"/>
      <w:lvlText w:val="•"/>
      <w:lvlJc w:val="left"/>
      <w:pPr>
        <w:tabs>
          <w:tab w:val="num" w:pos="2160"/>
        </w:tabs>
        <w:ind w:left="2160" w:hanging="360"/>
      </w:pPr>
      <w:rPr>
        <w:rFonts w:ascii="Arial" w:hAnsi="Arial" w:hint="default"/>
      </w:rPr>
    </w:lvl>
    <w:lvl w:ilvl="3" w:tplc="81587418" w:tentative="1">
      <w:start w:val="1"/>
      <w:numFmt w:val="bullet"/>
      <w:lvlText w:val="•"/>
      <w:lvlJc w:val="left"/>
      <w:pPr>
        <w:tabs>
          <w:tab w:val="num" w:pos="2880"/>
        </w:tabs>
        <w:ind w:left="2880" w:hanging="360"/>
      </w:pPr>
      <w:rPr>
        <w:rFonts w:ascii="Arial" w:hAnsi="Arial" w:hint="default"/>
      </w:rPr>
    </w:lvl>
    <w:lvl w:ilvl="4" w:tplc="1F7E936E" w:tentative="1">
      <w:start w:val="1"/>
      <w:numFmt w:val="bullet"/>
      <w:lvlText w:val="•"/>
      <w:lvlJc w:val="left"/>
      <w:pPr>
        <w:tabs>
          <w:tab w:val="num" w:pos="3600"/>
        </w:tabs>
        <w:ind w:left="3600" w:hanging="360"/>
      </w:pPr>
      <w:rPr>
        <w:rFonts w:ascii="Arial" w:hAnsi="Arial" w:hint="default"/>
      </w:rPr>
    </w:lvl>
    <w:lvl w:ilvl="5" w:tplc="8A2AF6DA" w:tentative="1">
      <w:start w:val="1"/>
      <w:numFmt w:val="bullet"/>
      <w:lvlText w:val="•"/>
      <w:lvlJc w:val="left"/>
      <w:pPr>
        <w:tabs>
          <w:tab w:val="num" w:pos="4320"/>
        </w:tabs>
        <w:ind w:left="4320" w:hanging="360"/>
      </w:pPr>
      <w:rPr>
        <w:rFonts w:ascii="Arial" w:hAnsi="Arial" w:hint="default"/>
      </w:rPr>
    </w:lvl>
    <w:lvl w:ilvl="6" w:tplc="BBFC4FE6" w:tentative="1">
      <w:start w:val="1"/>
      <w:numFmt w:val="bullet"/>
      <w:lvlText w:val="•"/>
      <w:lvlJc w:val="left"/>
      <w:pPr>
        <w:tabs>
          <w:tab w:val="num" w:pos="5040"/>
        </w:tabs>
        <w:ind w:left="5040" w:hanging="360"/>
      </w:pPr>
      <w:rPr>
        <w:rFonts w:ascii="Arial" w:hAnsi="Arial" w:hint="default"/>
      </w:rPr>
    </w:lvl>
    <w:lvl w:ilvl="7" w:tplc="C2D6406E" w:tentative="1">
      <w:start w:val="1"/>
      <w:numFmt w:val="bullet"/>
      <w:lvlText w:val="•"/>
      <w:lvlJc w:val="left"/>
      <w:pPr>
        <w:tabs>
          <w:tab w:val="num" w:pos="5760"/>
        </w:tabs>
        <w:ind w:left="5760" w:hanging="360"/>
      </w:pPr>
      <w:rPr>
        <w:rFonts w:ascii="Arial" w:hAnsi="Arial" w:hint="default"/>
      </w:rPr>
    </w:lvl>
    <w:lvl w:ilvl="8" w:tplc="2FFAF3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42B47"/>
    <w:multiLevelType w:val="hybridMultilevel"/>
    <w:tmpl w:val="DF7EA9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2A87B99"/>
    <w:multiLevelType w:val="hybridMultilevel"/>
    <w:tmpl w:val="CAAE1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3360213"/>
    <w:multiLevelType w:val="hybridMultilevel"/>
    <w:tmpl w:val="A1920EE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57FB0991"/>
    <w:multiLevelType w:val="hybridMultilevel"/>
    <w:tmpl w:val="DAACB816"/>
    <w:lvl w:ilvl="0" w:tplc="CE0A04C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14AF8"/>
    <w:multiLevelType w:val="hybridMultilevel"/>
    <w:tmpl w:val="80163E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C4121"/>
    <w:multiLevelType w:val="hybridMultilevel"/>
    <w:tmpl w:val="D2E6537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3"/>
  </w:num>
  <w:num w:numId="4">
    <w:abstractNumId w:val="23"/>
  </w:num>
  <w:num w:numId="5">
    <w:abstractNumId w:val="5"/>
  </w:num>
  <w:num w:numId="6">
    <w:abstractNumId w:val="3"/>
  </w:num>
  <w:num w:numId="7">
    <w:abstractNumId w:val="9"/>
  </w:num>
  <w:num w:numId="8">
    <w:abstractNumId w:val="1"/>
  </w:num>
  <w:num w:numId="9">
    <w:abstractNumId w:val="26"/>
  </w:num>
  <w:num w:numId="10">
    <w:abstractNumId w:val="25"/>
  </w:num>
  <w:num w:numId="11">
    <w:abstractNumId w:val="24"/>
  </w:num>
  <w:num w:numId="12">
    <w:abstractNumId w:val="2"/>
  </w:num>
  <w:num w:numId="13">
    <w:abstractNumId w:val="10"/>
  </w:num>
  <w:num w:numId="14">
    <w:abstractNumId w:val="7"/>
  </w:num>
  <w:num w:numId="15">
    <w:abstractNumId w:val="21"/>
  </w:num>
  <w:num w:numId="16">
    <w:abstractNumId w:val="20"/>
  </w:num>
  <w:num w:numId="17">
    <w:abstractNumId w:val="14"/>
  </w:num>
  <w:num w:numId="18">
    <w:abstractNumId w:val="28"/>
  </w:num>
  <w:num w:numId="19">
    <w:abstractNumId w:val="6"/>
  </w:num>
  <w:num w:numId="20">
    <w:abstractNumId w:val="8"/>
  </w:num>
  <w:num w:numId="21">
    <w:abstractNumId w:val="11"/>
  </w:num>
  <w:num w:numId="22">
    <w:abstractNumId w:val="17"/>
  </w:num>
  <w:num w:numId="23">
    <w:abstractNumId w:val="27"/>
  </w:num>
  <w:num w:numId="24">
    <w:abstractNumId w:val="16"/>
  </w:num>
  <w:num w:numId="25">
    <w:abstractNumId w:val="12"/>
  </w:num>
  <w:num w:numId="26">
    <w:abstractNumId w:val="18"/>
  </w:num>
  <w:num w:numId="27">
    <w:abstractNumId w:val="0"/>
  </w:num>
  <w:num w:numId="28">
    <w:abstractNumId w:val="22"/>
  </w:num>
  <w:num w:numId="2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6055"/>
    <w:rsid w:val="00006AD4"/>
    <w:rsid w:val="0000736D"/>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747"/>
    <w:rsid w:val="00017B7F"/>
    <w:rsid w:val="00017EDA"/>
    <w:rsid w:val="000215BE"/>
    <w:rsid w:val="00021662"/>
    <w:rsid w:val="00023742"/>
    <w:rsid w:val="00024AEF"/>
    <w:rsid w:val="00026C65"/>
    <w:rsid w:val="00027071"/>
    <w:rsid w:val="00027755"/>
    <w:rsid w:val="000277A9"/>
    <w:rsid w:val="00030048"/>
    <w:rsid w:val="0003072D"/>
    <w:rsid w:val="000314CD"/>
    <w:rsid w:val="000317E7"/>
    <w:rsid w:val="00032007"/>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D9D"/>
    <w:rsid w:val="00055676"/>
    <w:rsid w:val="00056179"/>
    <w:rsid w:val="00056544"/>
    <w:rsid w:val="00057D60"/>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58C"/>
    <w:rsid w:val="00075FDA"/>
    <w:rsid w:val="00076386"/>
    <w:rsid w:val="00076D82"/>
    <w:rsid w:val="00077655"/>
    <w:rsid w:val="00080284"/>
    <w:rsid w:val="00081EC2"/>
    <w:rsid w:val="000823FE"/>
    <w:rsid w:val="000825E2"/>
    <w:rsid w:val="00082614"/>
    <w:rsid w:val="00082B41"/>
    <w:rsid w:val="00083800"/>
    <w:rsid w:val="00084A65"/>
    <w:rsid w:val="00085090"/>
    <w:rsid w:val="00086572"/>
    <w:rsid w:val="000900C2"/>
    <w:rsid w:val="00091A92"/>
    <w:rsid w:val="00093C49"/>
    <w:rsid w:val="00095A80"/>
    <w:rsid w:val="000973C8"/>
    <w:rsid w:val="000973E1"/>
    <w:rsid w:val="000A0D92"/>
    <w:rsid w:val="000A1402"/>
    <w:rsid w:val="000A20BA"/>
    <w:rsid w:val="000A262C"/>
    <w:rsid w:val="000A38C0"/>
    <w:rsid w:val="000A3C8D"/>
    <w:rsid w:val="000A40EA"/>
    <w:rsid w:val="000A40EC"/>
    <w:rsid w:val="000A54EE"/>
    <w:rsid w:val="000A698C"/>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6544"/>
    <w:rsid w:val="000B7043"/>
    <w:rsid w:val="000C1A69"/>
    <w:rsid w:val="000C1D59"/>
    <w:rsid w:val="000C347C"/>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E071E"/>
    <w:rsid w:val="000E11A6"/>
    <w:rsid w:val="000E27AA"/>
    <w:rsid w:val="000E337A"/>
    <w:rsid w:val="000E3456"/>
    <w:rsid w:val="000E4350"/>
    <w:rsid w:val="000E4408"/>
    <w:rsid w:val="000E4F68"/>
    <w:rsid w:val="000E502B"/>
    <w:rsid w:val="000E5716"/>
    <w:rsid w:val="000E666B"/>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5A7"/>
    <w:rsid w:val="00122839"/>
    <w:rsid w:val="00122F8B"/>
    <w:rsid w:val="001237AC"/>
    <w:rsid w:val="00123FC0"/>
    <w:rsid w:val="00124665"/>
    <w:rsid w:val="00124DAF"/>
    <w:rsid w:val="00124E12"/>
    <w:rsid w:val="0012673D"/>
    <w:rsid w:val="001269B8"/>
    <w:rsid w:val="00126F6B"/>
    <w:rsid w:val="00127099"/>
    <w:rsid w:val="001326E2"/>
    <w:rsid w:val="00132B71"/>
    <w:rsid w:val="0013427A"/>
    <w:rsid w:val="00135AAE"/>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47CE8"/>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A50"/>
    <w:rsid w:val="0017157A"/>
    <w:rsid w:val="00171F0C"/>
    <w:rsid w:val="00174FFD"/>
    <w:rsid w:val="001759CA"/>
    <w:rsid w:val="00176E51"/>
    <w:rsid w:val="0017726A"/>
    <w:rsid w:val="00177B88"/>
    <w:rsid w:val="00177DD3"/>
    <w:rsid w:val="00180278"/>
    <w:rsid w:val="001808A7"/>
    <w:rsid w:val="001818A7"/>
    <w:rsid w:val="00182725"/>
    <w:rsid w:val="001829C8"/>
    <w:rsid w:val="00182CA0"/>
    <w:rsid w:val="00183108"/>
    <w:rsid w:val="00183FB0"/>
    <w:rsid w:val="00184098"/>
    <w:rsid w:val="00185D8A"/>
    <w:rsid w:val="00186904"/>
    <w:rsid w:val="00186B0A"/>
    <w:rsid w:val="00187D49"/>
    <w:rsid w:val="001905BD"/>
    <w:rsid w:val="001914E6"/>
    <w:rsid w:val="001925BD"/>
    <w:rsid w:val="00192699"/>
    <w:rsid w:val="00192FE6"/>
    <w:rsid w:val="00193451"/>
    <w:rsid w:val="00193986"/>
    <w:rsid w:val="00193B08"/>
    <w:rsid w:val="00193E7F"/>
    <w:rsid w:val="00194319"/>
    <w:rsid w:val="0019435C"/>
    <w:rsid w:val="00194570"/>
    <w:rsid w:val="00196BF4"/>
    <w:rsid w:val="001972DA"/>
    <w:rsid w:val="001976AA"/>
    <w:rsid w:val="001A02F6"/>
    <w:rsid w:val="001A15C6"/>
    <w:rsid w:val="001A1AB7"/>
    <w:rsid w:val="001A5E19"/>
    <w:rsid w:val="001A6BB6"/>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18A9"/>
    <w:rsid w:val="001C226F"/>
    <w:rsid w:val="001C400B"/>
    <w:rsid w:val="001C4130"/>
    <w:rsid w:val="001C52F3"/>
    <w:rsid w:val="001C66AC"/>
    <w:rsid w:val="001C6754"/>
    <w:rsid w:val="001C77F0"/>
    <w:rsid w:val="001C7A39"/>
    <w:rsid w:val="001D1B8A"/>
    <w:rsid w:val="001D2304"/>
    <w:rsid w:val="001D2B7D"/>
    <w:rsid w:val="001D46A0"/>
    <w:rsid w:val="001D4793"/>
    <w:rsid w:val="001D4E22"/>
    <w:rsid w:val="001D5FB0"/>
    <w:rsid w:val="001D7CA4"/>
    <w:rsid w:val="001D7DEB"/>
    <w:rsid w:val="001D7E58"/>
    <w:rsid w:val="001E1791"/>
    <w:rsid w:val="001E30A0"/>
    <w:rsid w:val="001E3F75"/>
    <w:rsid w:val="001E4D4F"/>
    <w:rsid w:val="001E57CF"/>
    <w:rsid w:val="001E5981"/>
    <w:rsid w:val="001E5D39"/>
    <w:rsid w:val="001E74BA"/>
    <w:rsid w:val="001E7636"/>
    <w:rsid w:val="001E7B9F"/>
    <w:rsid w:val="001F01FB"/>
    <w:rsid w:val="001F0658"/>
    <w:rsid w:val="001F0E92"/>
    <w:rsid w:val="001F1306"/>
    <w:rsid w:val="001F1987"/>
    <w:rsid w:val="001F23BD"/>
    <w:rsid w:val="001F34DA"/>
    <w:rsid w:val="001F45CB"/>
    <w:rsid w:val="001F4DAC"/>
    <w:rsid w:val="001F5019"/>
    <w:rsid w:val="001F5148"/>
    <w:rsid w:val="001F53CA"/>
    <w:rsid w:val="001F650F"/>
    <w:rsid w:val="001F67AA"/>
    <w:rsid w:val="001F7599"/>
    <w:rsid w:val="002009BD"/>
    <w:rsid w:val="00204B3A"/>
    <w:rsid w:val="00204E26"/>
    <w:rsid w:val="0020535A"/>
    <w:rsid w:val="00205F67"/>
    <w:rsid w:val="00206955"/>
    <w:rsid w:val="00210309"/>
    <w:rsid w:val="00212FB8"/>
    <w:rsid w:val="00213709"/>
    <w:rsid w:val="002149AF"/>
    <w:rsid w:val="00214A86"/>
    <w:rsid w:val="00215664"/>
    <w:rsid w:val="00215AAA"/>
    <w:rsid w:val="0021683C"/>
    <w:rsid w:val="0022170C"/>
    <w:rsid w:val="00221985"/>
    <w:rsid w:val="00221EC5"/>
    <w:rsid w:val="00222A7A"/>
    <w:rsid w:val="002239A4"/>
    <w:rsid w:val="00223F3C"/>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938"/>
    <w:rsid w:val="00233D0E"/>
    <w:rsid w:val="002347A9"/>
    <w:rsid w:val="002354B2"/>
    <w:rsid w:val="00236450"/>
    <w:rsid w:val="0023765A"/>
    <w:rsid w:val="00237921"/>
    <w:rsid w:val="00241311"/>
    <w:rsid w:val="00242E22"/>
    <w:rsid w:val="0024336B"/>
    <w:rsid w:val="00243FEC"/>
    <w:rsid w:val="0024424F"/>
    <w:rsid w:val="00244D28"/>
    <w:rsid w:val="00245720"/>
    <w:rsid w:val="00245A6F"/>
    <w:rsid w:val="00245F6B"/>
    <w:rsid w:val="00245FD5"/>
    <w:rsid w:val="002465E4"/>
    <w:rsid w:val="00246C0C"/>
    <w:rsid w:val="002477DF"/>
    <w:rsid w:val="0025047E"/>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66A9"/>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2DD"/>
    <w:rsid w:val="002943EA"/>
    <w:rsid w:val="00294445"/>
    <w:rsid w:val="00294B4D"/>
    <w:rsid w:val="00294E53"/>
    <w:rsid w:val="002960D5"/>
    <w:rsid w:val="00296371"/>
    <w:rsid w:val="0029687F"/>
    <w:rsid w:val="002A092A"/>
    <w:rsid w:val="002A1062"/>
    <w:rsid w:val="002A2012"/>
    <w:rsid w:val="002A2413"/>
    <w:rsid w:val="002A2F5E"/>
    <w:rsid w:val="002A352A"/>
    <w:rsid w:val="002A4A34"/>
    <w:rsid w:val="002A607D"/>
    <w:rsid w:val="002A7D9C"/>
    <w:rsid w:val="002B132E"/>
    <w:rsid w:val="002B2813"/>
    <w:rsid w:val="002B2D29"/>
    <w:rsid w:val="002B5DA0"/>
    <w:rsid w:val="002B773F"/>
    <w:rsid w:val="002C0C4B"/>
    <w:rsid w:val="002C109A"/>
    <w:rsid w:val="002C1EEA"/>
    <w:rsid w:val="002C33E6"/>
    <w:rsid w:val="002C47AD"/>
    <w:rsid w:val="002C6034"/>
    <w:rsid w:val="002C635B"/>
    <w:rsid w:val="002C7CFF"/>
    <w:rsid w:val="002C7E35"/>
    <w:rsid w:val="002D0BC6"/>
    <w:rsid w:val="002D11F7"/>
    <w:rsid w:val="002D12F6"/>
    <w:rsid w:val="002D14F0"/>
    <w:rsid w:val="002D17C5"/>
    <w:rsid w:val="002D28E8"/>
    <w:rsid w:val="002D365F"/>
    <w:rsid w:val="002D406E"/>
    <w:rsid w:val="002D7C86"/>
    <w:rsid w:val="002E0692"/>
    <w:rsid w:val="002E1D74"/>
    <w:rsid w:val="002E2943"/>
    <w:rsid w:val="002E2CF1"/>
    <w:rsid w:val="002E34AF"/>
    <w:rsid w:val="002E4AAC"/>
    <w:rsid w:val="002E53DE"/>
    <w:rsid w:val="002E563B"/>
    <w:rsid w:val="002E6101"/>
    <w:rsid w:val="002E62D2"/>
    <w:rsid w:val="002E74AF"/>
    <w:rsid w:val="002E758C"/>
    <w:rsid w:val="002E7E0E"/>
    <w:rsid w:val="002F0641"/>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B20"/>
    <w:rsid w:val="00312ECE"/>
    <w:rsid w:val="0031393C"/>
    <w:rsid w:val="00313CB0"/>
    <w:rsid w:val="00313F96"/>
    <w:rsid w:val="003150CE"/>
    <w:rsid w:val="00315AAB"/>
    <w:rsid w:val="00316166"/>
    <w:rsid w:val="0031734F"/>
    <w:rsid w:val="003175E1"/>
    <w:rsid w:val="00320299"/>
    <w:rsid w:val="0032079F"/>
    <w:rsid w:val="00321154"/>
    <w:rsid w:val="003211B0"/>
    <w:rsid w:val="003215CC"/>
    <w:rsid w:val="00321EDA"/>
    <w:rsid w:val="0032235B"/>
    <w:rsid w:val="003224AA"/>
    <w:rsid w:val="003224E7"/>
    <w:rsid w:val="00322CA0"/>
    <w:rsid w:val="003243D3"/>
    <w:rsid w:val="00325D7A"/>
    <w:rsid w:val="00326145"/>
    <w:rsid w:val="00327163"/>
    <w:rsid w:val="00327305"/>
    <w:rsid w:val="00327531"/>
    <w:rsid w:val="00330187"/>
    <w:rsid w:val="00330D47"/>
    <w:rsid w:val="00331C77"/>
    <w:rsid w:val="00331DB6"/>
    <w:rsid w:val="00331F96"/>
    <w:rsid w:val="00332B55"/>
    <w:rsid w:val="003355C4"/>
    <w:rsid w:val="00335EA8"/>
    <w:rsid w:val="003363DD"/>
    <w:rsid w:val="00340361"/>
    <w:rsid w:val="00340795"/>
    <w:rsid w:val="00340C2C"/>
    <w:rsid w:val="0034111C"/>
    <w:rsid w:val="00341E60"/>
    <w:rsid w:val="0034217F"/>
    <w:rsid w:val="00342AD2"/>
    <w:rsid w:val="00343954"/>
    <w:rsid w:val="00345405"/>
    <w:rsid w:val="00345DDD"/>
    <w:rsid w:val="00346FED"/>
    <w:rsid w:val="0035007F"/>
    <w:rsid w:val="003519BE"/>
    <w:rsid w:val="00351E01"/>
    <w:rsid w:val="0035274C"/>
    <w:rsid w:val="00352D21"/>
    <w:rsid w:val="0035443D"/>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292"/>
    <w:rsid w:val="00370B63"/>
    <w:rsid w:val="00370CDF"/>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6D0A"/>
    <w:rsid w:val="00397AB6"/>
    <w:rsid w:val="00397ACA"/>
    <w:rsid w:val="003A0608"/>
    <w:rsid w:val="003A10C3"/>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C41"/>
    <w:rsid w:val="003C7461"/>
    <w:rsid w:val="003D0788"/>
    <w:rsid w:val="003D132A"/>
    <w:rsid w:val="003D1517"/>
    <w:rsid w:val="003D1AA1"/>
    <w:rsid w:val="003D2938"/>
    <w:rsid w:val="003D2C75"/>
    <w:rsid w:val="003D3FBA"/>
    <w:rsid w:val="003D402B"/>
    <w:rsid w:val="003D4444"/>
    <w:rsid w:val="003D764F"/>
    <w:rsid w:val="003D7D81"/>
    <w:rsid w:val="003E04EB"/>
    <w:rsid w:val="003E0667"/>
    <w:rsid w:val="003E0BCE"/>
    <w:rsid w:val="003E13E0"/>
    <w:rsid w:val="003E1660"/>
    <w:rsid w:val="003E1CD1"/>
    <w:rsid w:val="003E2A2D"/>
    <w:rsid w:val="003E2EEE"/>
    <w:rsid w:val="003E521F"/>
    <w:rsid w:val="003E5E8F"/>
    <w:rsid w:val="003E64A9"/>
    <w:rsid w:val="003E7002"/>
    <w:rsid w:val="003E7905"/>
    <w:rsid w:val="003F0336"/>
    <w:rsid w:val="003F2147"/>
    <w:rsid w:val="003F4488"/>
    <w:rsid w:val="003F5547"/>
    <w:rsid w:val="003F5C40"/>
    <w:rsid w:val="003F6E12"/>
    <w:rsid w:val="003F75ED"/>
    <w:rsid w:val="004002B7"/>
    <w:rsid w:val="00400F31"/>
    <w:rsid w:val="004012AE"/>
    <w:rsid w:val="00402295"/>
    <w:rsid w:val="00406B4D"/>
    <w:rsid w:val="00413355"/>
    <w:rsid w:val="0041443C"/>
    <w:rsid w:val="004154F7"/>
    <w:rsid w:val="00416D44"/>
    <w:rsid w:val="004176FF"/>
    <w:rsid w:val="00421A27"/>
    <w:rsid w:val="00421D0A"/>
    <w:rsid w:val="004221AD"/>
    <w:rsid w:val="004229D8"/>
    <w:rsid w:val="0042338F"/>
    <w:rsid w:val="004241C5"/>
    <w:rsid w:val="00424FA7"/>
    <w:rsid w:val="00426A87"/>
    <w:rsid w:val="004309D8"/>
    <w:rsid w:val="004313D1"/>
    <w:rsid w:val="00431FD5"/>
    <w:rsid w:val="00432110"/>
    <w:rsid w:val="00433EBE"/>
    <w:rsid w:val="00434406"/>
    <w:rsid w:val="00437509"/>
    <w:rsid w:val="0043751F"/>
    <w:rsid w:val="00440FED"/>
    <w:rsid w:val="00441194"/>
    <w:rsid w:val="00441B0A"/>
    <w:rsid w:val="00441B92"/>
    <w:rsid w:val="00442607"/>
    <w:rsid w:val="0044474B"/>
    <w:rsid w:val="00445FF7"/>
    <w:rsid w:val="004501CE"/>
    <w:rsid w:val="00453341"/>
    <w:rsid w:val="004545C6"/>
    <w:rsid w:val="00454AD5"/>
    <w:rsid w:val="00454DCA"/>
    <w:rsid w:val="00455B17"/>
    <w:rsid w:val="00455FE9"/>
    <w:rsid w:val="004561C0"/>
    <w:rsid w:val="00456544"/>
    <w:rsid w:val="00456649"/>
    <w:rsid w:val="004567B7"/>
    <w:rsid w:val="00456856"/>
    <w:rsid w:val="00457008"/>
    <w:rsid w:val="00457810"/>
    <w:rsid w:val="004607E6"/>
    <w:rsid w:val="00460839"/>
    <w:rsid w:val="00461210"/>
    <w:rsid w:val="00462490"/>
    <w:rsid w:val="00462789"/>
    <w:rsid w:val="00462A0A"/>
    <w:rsid w:val="00463F47"/>
    <w:rsid w:val="00465299"/>
    <w:rsid w:val="00466884"/>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74E4"/>
    <w:rsid w:val="0049070D"/>
    <w:rsid w:val="004914A9"/>
    <w:rsid w:val="004919E9"/>
    <w:rsid w:val="00491BE4"/>
    <w:rsid w:val="00491DB2"/>
    <w:rsid w:val="00492877"/>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2F40"/>
    <w:rsid w:val="004C3AE2"/>
    <w:rsid w:val="004C3EC7"/>
    <w:rsid w:val="004C3EEE"/>
    <w:rsid w:val="004C483D"/>
    <w:rsid w:val="004C4EF9"/>
    <w:rsid w:val="004C6C7D"/>
    <w:rsid w:val="004C795A"/>
    <w:rsid w:val="004C7D79"/>
    <w:rsid w:val="004C7F93"/>
    <w:rsid w:val="004D2477"/>
    <w:rsid w:val="004D26B8"/>
    <w:rsid w:val="004D38C2"/>
    <w:rsid w:val="004D4FBD"/>
    <w:rsid w:val="004D4FC0"/>
    <w:rsid w:val="004D7DA8"/>
    <w:rsid w:val="004E09C1"/>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4F7C53"/>
    <w:rsid w:val="00500572"/>
    <w:rsid w:val="005012FA"/>
    <w:rsid w:val="00501304"/>
    <w:rsid w:val="00501425"/>
    <w:rsid w:val="005036BE"/>
    <w:rsid w:val="00504311"/>
    <w:rsid w:val="0050485C"/>
    <w:rsid w:val="00504AC6"/>
    <w:rsid w:val="0050745D"/>
    <w:rsid w:val="00510C5E"/>
    <w:rsid w:val="00510F09"/>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CD7"/>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630"/>
    <w:rsid w:val="00540738"/>
    <w:rsid w:val="00540B5A"/>
    <w:rsid w:val="005420DE"/>
    <w:rsid w:val="00542249"/>
    <w:rsid w:val="005431F5"/>
    <w:rsid w:val="00543707"/>
    <w:rsid w:val="00543EBB"/>
    <w:rsid w:val="00544213"/>
    <w:rsid w:val="005453F3"/>
    <w:rsid w:val="00545549"/>
    <w:rsid w:val="00546312"/>
    <w:rsid w:val="005467DC"/>
    <w:rsid w:val="005469F5"/>
    <w:rsid w:val="005518ED"/>
    <w:rsid w:val="00552093"/>
    <w:rsid w:val="00554C22"/>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34C0"/>
    <w:rsid w:val="00574BA6"/>
    <w:rsid w:val="00580793"/>
    <w:rsid w:val="00581470"/>
    <w:rsid w:val="00581893"/>
    <w:rsid w:val="00582087"/>
    <w:rsid w:val="005831DD"/>
    <w:rsid w:val="00584320"/>
    <w:rsid w:val="00584E80"/>
    <w:rsid w:val="00585484"/>
    <w:rsid w:val="00586D96"/>
    <w:rsid w:val="00587229"/>
    <w:rsid w:val="00587503"/>
    <w:rsid w:val="005877C3"/>
    <w:rsid w:val="00587F7F"/>
    <w:rsid w:val="005907D2"/>
    <w:rsid w:val="00590E8D"/>
    <w:rsid w:val="00591511"/>
    <w:rsid w:val="00592833"/>
    <w:rsid w:val="0059331A"/>
    <w:rsid w:val="00593970"/>
    <w:rsid w:val="005949E8"/>
    <w:rsid w:val="00596BBA"/>
    <w:rsid w:val="005972F8"/>
    <w:rsid w:val="005975C4"/>
    <w:rsid w:val="00597ED8"/>
    <w:rsid w:val="005A1FA7"/>
    <w:rsid w:val="005A2D6D"/>
    <w:rsid w:val="005A34D5"/>
    <w:rsid w:val="005A4904"/>
    <w:rsid w:val="005A4959"/>
    <w:rsid w:val="005A515A"/>
    <w:rsid w:val="005A6120"/>
    <w:rsid w:val="005A6BC4"/>
    <w:rsid w:val="005A704D"/>
    <w:rsid w:val="005B13EC"/>
    <w:rsid w:val="005B1FF6"/>
    <w:rsid w:val="005B2067"/>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478"/>
    <w:rsid w:val="005D1FF8"/>
    <w:rsid w:val="005D4213"/>
    <w:rsid w:val="005D4302"/>
    <w:rsid w:val="005D5A20"/>
    <w:rsid w:val="005D612D"/>
    <w:rsid w:val="005D6F3E"/>
    <w:rsid w:val="005D74C5"/>
    <w:rsid w:val="005D786C"/>
    <w:rsid w:val="005E00E5"/>
    <w:rsid w:val="005E049F"/>
    <w:rsid w:val="005E1588"/>
    <w:rsid w:val="005E2C3E"/>
    <w:rsid w:val="005E3073"/>
    <w:rsid w:val="005E316A"/>
    <w:rsid w:val="005E557E"/>
    <w:rsid w:val="005E5E1A"/>
    <w:rsid w:val="005E6C16"/>
    <w:rsid w:val="005E746D"/>
    <w:rsid w:val="005E7B36"/>
    <w:rsid w:val="005F0108"/>
    <w:rsid w:val="005F0ECC"/>
    <w:rsid w:val="005F21A5"/>
    <w:rsid w:val="005F2470"/>
    <w:rsid w:val="005F28C6"/>
    <w:rsid w:val="005F3F16"/>
    <w:rsid w:val="005F52CC"/>
    <w:rsid w:val="005F5E6F"/>
    <w:rsid w:val="005F6BD4"/>
    <w:rsid w:val="005F77B0"/>
    <w:rsid w:val="005F7985"/>
    <w:rsid w:val="0060004D"/>
    <w:rsid w:val="00600294"/>
    <w:rsid w:val="00600CEB"/>
    <w:rsid w:val="00601C58"/>
    <w:rsid w:val="00602A84"/>
    <w:rsid w:val="00602AA1"/>
    <w:rsid w:val="00603131"/>
    <w:rsid w:val="00604367"/>
    <w:rsid w:val="006044BE"/>
    <w:rsid w:val="0060475F"/>
    <w:rsid w:val="006060C2"/>
    <w:rsid w:val="00606A26"/>
    <w:rsid w:val="00606AC6"/>
    <w:rsid w:val="00606CC0"/>
    <w:rsid w:val="0060783D"/>
    <w:rsid w:val="00607D81"/>
    <w:rsid w:val="00610747"/>
    <w:rsid w:val="00610E03"/>
    <w:rsid w:val="00610EC7"/>
    <w:rsid w:val="0061176E"/>
    <w:rsid w:val="00612A14"/>
    <w:rsid w:val="0061417F"/>
    <w:rsid w:val="00614CD1"/>
    <w:rsid w:val="0061567B"/>
    <w:rsid w:val="00616921"/>
    <w:rsid w:val="0062152A"/>
    <w:rsid w:val="00621893"/>
    <w:rsid w:val="00623583"/>
    <w:rsid w:val="0062462F"/>
    <w:rsid w:val="00624BA1"/>
    <w:rsid w:val="006257E9"/>
    <w:rsid w:val="00626362"/>
    <w:rsid w:val="0062661B"/>
    <w:rsid w:val="00626D80"/>
    <w:rsid w:val="00627717"/>
    <w:rsid w:val="00630118"/>
    <w:rsid w:val="006310AE"/>
    <w:rsid w:val="00631762"/>
    <w:rsid w:val="00632196"/>
    <w:rsid w:val="00632FD1"/>
    <w:rsid w:val="00633BF2"/>
    <w:rsid w:val="00633F67"/>
    <w:rsid w:val="006345C3"/>
    <w:rsid w:val="006362F9"/>
    <w:rsid w:val="006369A9"/>
    <w:rsid w:val="00636C60"/>
    <w:rsid w:val="006373CD"/>
    <w:rsid w:val="0063747D"/>
    <w:rsid w:val="00640693"/>
    <w:rsid w:val="0064165D"/>
    <w:rsid w:val="006433BD"/>
    <w:rsid w:val="00643784"/>
    <w:rsid w:val="00644186"/>
    <w:rsid w:val="00644A21"/>
    <w:rsid w:val="006450F2"/>
    <w:rsid w:val="00645C9F"/>
    <w:rsid w:val="00646305"/>
    <w:rsid w:val="006463D6"/>
    <w:rsid w:val="00646A6C"/>
    <w:rsid w:val="00646F20"/>
    <w:rsid w:val="006475E6"/>
    <w:rsid w:val="006508B9"/>
    <w:rsid w:val="00650CA1"/>
    <w:rsid w:val="00651854"/>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99A"/>
    <w:rsid w:val="00666DFC"/>
    <w:rsid w:val="00666EBB"/>
    <w:rsid w:val="00666F7A"/>
    <w:rsid w:val="00667385"/>
    <w:rsid w:val="0066779E"/>
    <w:rsid w:val="006719D1"/>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84AB3"/>
    <w:rsid w:val="0069011A"/>
    <w:rsid w:val="00690E2E"/>
    <w:rsid w:val="006915D7"/>
    <w:rsid w:val="00692814"/>
    <w:rsid w:val="0069320E"/>
    <w:rsid w:val="006932E7"/>
    <w:rsid w:val="00693347"/>
    <w:rsid w:val="0069334C"/>
    <w:rsid w:val="00696D63"/>
    <w:rsid w:val="0069729C"/>
    <w:rsid w:val="006A032F"/>
    <w:rsid w:val="006A41AE"/>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7A0"/>
    <w:rsid w:val="006C08C5"/>
    <w:rsid w:val="006C1445"/>
    <w:rsid w:val="006C3959"/>
    <w:rsid w:val="006C4FC1"/>
    <w:rsid w:val="006C51A5"/>
    <w:rsid w:val="006C529D"/>
    <w:rsid w:val="006C5670"/>
    <w:rsid w:val="006C58B2"/>
    <w:rsid w:val="006C7B01"/>
    <w:rsid w:val="006C7CC9"/>
    <w:rsid w:val="006C7CE0"/>
    <w:rsid w:val="006C7CFC"/>
    <w:rsid w:val="006D0E6B"/>
    <w:rsid w:val="006D1073"/>
    <w:rsid w:val="006D2146"/>
    <w:rsid w:val="006D2555"/>
    <w:rsid w:val="006D50E9"/>
    <w:rsid w:val="006D632E"/>
    <w:rsid w:val="006E094A"/>
    <w:rsid w:val="006E12B1"/>
    <w:rsid w:val="006E13D1"/>
    <w:rsid w:val="006E1A08"/>
    <w:rsid w:val="006E283E"/>
    <w:rsid w:val="006E2A4B"/>
    <w:rsid w:val="006E4D0C"/>
    <w:rsid w:val="006E4D1B"/>
    <w:rsid w:val="006E5B78"/>
    <w:rsid w:val="006E6BA3"/>
    <w:rsid w:val="006F01EB"/>
    <w:rsid w:val="006F1116"/>
    <w:rsid w:val="006F1B5E"/>
    <w:rsid w:val="006F3196"/>
    <w:rsid w:val="006F3C54"/>
    <w:rsid w:val="006F5CC9"/>
    <w:rsid w:val="006F5E64"/>
    <w:rsid w:val="006F60DE"/>
    <w:rsid w:val="006F7914"/>
    <w:rsid w:val="006F7E46"/>
    <w:rsid w:val="00700AB4"/>
    <w:rsid w:val="00700FCA"/>
    <w:rsid w:val="00701645"/>
    <w:rsid w:val="00702D5A"/>
    <w:rsid w:val="00702EF7"/>
    <w:rsid w:val="00703989"/>
    <w:rsid w:val="007042E9"/>
    <w:rsid w:val="0070687A"/>
    <w:rsid w:val="00710393"/>
    <w:rsid w:val="0071118B"/>
    <w:rsid w:val="00711E13"/>
    <w:rsid w:val="00712EDA"/>
    <w:rsid w:val="0071364C"/>
    <w:rsid w:val="007136D0"/>
    <w:rsid w:val="0071554E"/>
    <w:rsid w:val="007155A9"/>
    <w:rsid w:val="007158E1"/>
    <w:rsid w:val="00716AFC"/>
    <w:rsid w:val="0071705B"/>
    <w:rsid w:val="00720505"/>
    <w:rsid w:val="007236A3"/>
    <w:rsid w:val="007239B6"/>
    <w:rsid w:val="0072490A"/>
    <w:rsid w:val="0072517D"/>
    <w:rsid w:val="0072558B"/>
    <w:rsid w:val="00726878"/>
    <w:rsid w:val="0072753E"/>
    <w:rsid w:val="0073124A"/>
    <w:rsid w:val="00731B79"/>
    <w:rsid w:val="00731EFA"/>
    <w:rsid w:val="00733893"/>
    <w:rsid w:val="00734A05"/>
    <w:rsid w:val="00735C6F"/>
    <w:rsid w:val="007408D5"/>
    <w:rsid w:val="00742B44"/>
    <w:rsid w:val="00743AD1"/>
    <w:rsid w:val="007440FE"/>
    <w:rsid w:val="007454D8"/>
    <w:rsid w:val="0074655A"/>
    <w:rsid w:val="007469B7"/>
    <w:rsid w:val="00746C78"/>
    <w:rsid w:val="00751B94"/>
    <w:rsid w:val="0075246F"/>
    <w:rsid w:val="00753BB5"/>
    <w:rsid w:val="00756832"/>
    <w:rsid w:val="007626D0"/>
    <w:rsid w:val="007649EC"/>
    <w:rsid w:val="007651CA"/>
    <w:rsid w:val="0076627D"/>
    <w:rsid w:val="00767519"/>
    <w:rsid w:val="00767EE3"/>
    <w:rsid w:val="007704E1"/>
    <w:rsid w:val="00772569"/>
    <w:rsid w:val="00772E8C"/>
    <w:rsid w:val="007736D3"/>
    <w:rsid w:val="007738B2"/>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87F11"/>
    <w:rsid w:val="0079018D"/>
    <w:rsid w:val="00791A00"/>
    <w:rsid w:val="00791DBA"/>
    <w:rsid w:val="00792CEE"/>
    <w:rsid w:val="00794E92"/>
    <w:rsid w:val="0079656A"/>
    <w:rsid w:val="00796D86"/>
    <w:rsid w:val="00796F15"/>
    <w:rsid w:val="007A138F"/>
    <w:rsid w:val="007A1640"/>
    <w:rsid w:val="007A1FBE"/>
    <w:rsid w:val="007A3723"/>
    <w:rsid w:val="007A39DF"/>
    <w:rsid w:val="007A3A7F"/>
    <w:rsid w:val="007A43ED"/>
    <w:rsid w:val="007A4997"/>
    <w:rsid w:val="007A4BDD"/>
    <w:rsid w:val="007A5AA5"/>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2B5B"/>
    <w:rsid w:val="007D2B71"/>
    <w:rsid w:val="007D2BBA"/>
    <w:rsid w:val="007D3307"/>
    <w:rsid w:val="007D432A"/>
    <w:rsid w:val="007D5A88"/>
    <w:rsid w:val="007D5E27"/>
    <w:rsid w:val="007D6F64"/>
    <w:rsid w:val="007E0F0D"/>
    <w:rsid w:val="007E12FD"/>
    <w:rsid w:val="007E25AB"/>
    <w:rsid w:val="007E2C70"/>
    <w:rsid w:val="007E45BC"/>
    <w:rsid w:val="007E5AC2"/>
    <w:rsid w:val="007E79C5"/>
    <w:rsid w:val="007F0036"/>
    <w:rsid w:val="007F057C"/>
    <w:rsid w:val="007F143A"/>
    <w:rsid w:val="007F2845"/>
    <w:rsid w:val="007F43BC"/>
    <w:rsid w:val="007F4740"/>
    <w:rsid w:val="007F5CEB"/>
    <w:rsid w:val="007F6202"/>
    <w:rsid w:val="007F6734"/>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14915"/>
    <w:rsid w:val="00815D30"/>
    <w:rsid w:val="00817248"/>
    <w:rsid w:val="008202C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065"/>
    <w:rsid w:val="0083350F"/>
    <w:rsid w:val="00834358"/>
    <w:rsid w:val="008346BD"/>
    <w:rsid w:val="00836B7A"/>
    <w:rsid w:val="008409AA"/>
    <w:rsid w:val="00840FB8"/>
    <w:rsid w:val="0084353E"/>
    <w:rsid w:val="00843A7A"/>
    <w:rsid w:val="008447F5"/>
    <w:rsid w:val="00846292"/>
    <w:rsid w:val="00850413"/>
    <w:rsid w:val="008506DD"/>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48B"/>
    <w:rsid w:val="00864C8C"/>
    <w:rsid w:val="00866844"/>
    <w:rsid w:val="00867651"/>
    <w:rsid w:val="008704A9"/>
    <w:rsid w:val="00870D04"/>
    <w:rsid w:val="0087121B"/>
    <w:rsid w:val="008714B6"/>
    <w:rsid w:val="0087238A"/>
    <w:rsid w:val="008743F3"/>
    <w:rsid w:val="0087444A"/>
    <w:rsid w:val="00874795"/>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30D0"/>
    <w:rsid w:val="008A4B16"/>
    <w:rsid w:val="008A4D63"/>
    <w:rsid w:val="008A4FCC"/>
    <w:rsid w:val="008A5BF7"/>
    <w:rsid w:val="008A6D62"/>
    <w:rsid w:val="008B13E9"/>
    <w:rsid w:val="008B13FA"/>
    <w:rsid w:val="008B3B51"/>
    <w:rsid w:val="008B4057"/>
    <w:rsid w:val="008B4145"/>
    <w:rsid w:val="008B4A92"/>
    <w:rsid w:val="008B4CAC"/>
    <w:rsid w:val="008B5290"/>
    <w:rsid w:val="008B5AF3"/>
    <w:rsid w:val="008C2CFD"/>
    <w:rsid w:val="008C57D6"/>
    <w:rsid w:val="008C603A"/>
    <w:rsid w:val="008C71C8"/>
    <w:rsid w:val="008C79FE"/>
    <w:rsid w:val="008D167D"/>
    <w:rsid w:val="008D261F"/>
    <w:rsid w:val="008D492A"/>
    <w:rsid w:val="008D4B58"/>
    <w:rsid w:val="008D4B8A"/>
    <w:rsid w:val="008D6541"/>
    <w:rsid w:val="008D7D7B"/>
    <w:rsid w:val="008E0F52"/>
    <w:rsid w:val="008E1089"/>
    <w:rsid w:val="008E1673"/>
    <w:rsid w:val="008E2316"/>
    <w:rsid w:val="008E34BE"/>
    <w:rsid w:val="008E42F4"/>
    <w:rsid w:val="008E5307"/>
    <w:rsid w:val="008E5657"/>
    <w:rsid w:val="008E5E51"/>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2713"/>
    <w:rsid w:val="009036BC"/>
    <w:rsid w:val="00903AFB"/>
    <w:rsid w:val="009053E9"/>
    <w:rsid w:val="00905C47"/>
    <w:rsid w:val="00906379"/>
    <w:rsid w:val="0090638B"/>
    <w:rsid w:val="00906393"/>
    <w:rsid w:val="00907086"/>
    <w:rsid w:val="009101EA"/>
    <w:rsid w:val="009106FC"/>
    <w:rsid w:val="0091090F"/>
    <w:rsid w:val="0091181B"/>
    <w:rsid w:val="009118BB"/>
    <w:rsid w:val="0091191F"/>
    <w:rsid w:val="00912A2F"/>
    <w:rsid w:val="009148F3"/>
    <w:rsid w:val="009156D2"/>
    <w:rsid w:val="00915B81"/>
    <w:rsid w:val="00915D6B"/>
    <w:rsid w:val="009160DF"/>
    <w:rsid w:val="009162C7"/>
    <w:rsid w:val="00916EC2"/>
    <w:rsid w:val="009178BD"/>
    <w:rsid w:val="009213BD"/>
    <w:rsid w:val="00921D7F"/>
    <w:rsid w:val="00922DC3"/>
    <w:rsid w:val="00923353"/>
    <w:rsid w:val="00923AFA"/>
    <w:rsid w:val="00924627"/>
    <w:rsid w:val="009250A8"/>
    <w:rsid w:val="00925BE6"/>
    <w:rsid w:val="00926C3B"/>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6B68"/>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310"/>
    <w:rsid w:val="00971592"/>
    <w:rsid w:val="00971DDF"/>
    <w:rsid w:val="009731D6"/>
    <w:rsid w:val="009740B8"/>
    <w:rsid w:val="00974746"/>
    <w:rsid w:val="00975119"/>
    <w:rsid w:val="00976F04"/>
    <w:rsid w:val="009777F4"/>
    <w:rsid w:val="00977AD8"/>
    <w:rsid w:val="00977D98"/>
    <w:rsid w:val="00980A10"/>
    <w:rsid w:val="00981130"/>
    <w:rsid w:val="0098303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4866"/>
    <w:rsid w:val="00996306"/>
    <w:rsid w:val="00996744"/>
    <w:rsid w:val="009967DA"/>
    <w:rsid w:val="0099705B"/>
    <w:rsid w:val="00997CF4"/>
    <w:rsid w:val="009A1169"/>
    <w:rsid w:val="009A1AAC"/>
    <w:rsid w:val="009A3789"/>
    <w:rsid w:val="009A4860"/>
    <w:rsid w:val="009A5734"/>
    <w:rsid w:val="009A633F"/>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4A"/>
    <w:rsid w:val="009C126A"/>
    <w:rsid w:val="009C1D4C"/>
    <w:rsid w:val="009C2DD2"/>
    <w:rsid w:val="009C441F"/>
    <w:rsid w:val="009C4A07"/>
    <w:rsid w:val="009C4B8E"/>
    <w:rsid w:val="009C51D5"/>
    <w:rsid w:val="009C543C"/>
    <w:rsid w:val="009C553F"/>
    <w:rsid w:val="009C591C"/>
    <w:rsid w:val="009C599A"/>
    <w:rsid w:val="009C5AA5"/>
    <w:rsid w:val="009C650E"/>
    <w:rsid w:val="009C70DB"/>
    <w:rsid w:val="009C7C3A"/>
    <w:rsid w:val="009D0E75"/>
    <w:rsid w:val="009D0EAB"/>
    <w:rsid w:val="009D19BC"/>
    <w:rsid w:val="009D2348"/>
    <w:rsid w:val="009D2F0C"/>
    <w:rsid w:val="009D3578"/>
    <w:rsid w:val="009D3A5F"/>
    <w:rsid w:val="009D3EF3"/>
    <w:rsid w:val="009D5193"/>
    <w:rsid w:val="009D5C32"/>
    <w:rsid w:val="009D6472"/>
    <w:rsid w:val="009D79F4"/>
    <w:rsid w:val="009E1C35"/>
    <w:rsid w:val="009E1ED5"/>
    <w:rsid w:val="009E2B4C"/>
    <w:rsid w:val="009E3CD1"/>
    <w:rsid w:val="009E5AF5"/>
    <w:rsid w:val="009E5EB5"/>
    <w:rsid w:val="009E74F0"/>
    <w:rsid w:val="009E7844"/>
    <w:rsid w:val="009F0768"/>
    <w:rsid w:val="009F7867"/>
    <w:rsid w:val="009F7D66"/>
    <w:rsid w:val="00A00BD2"/>
    <w:rsid w:val="00A00E56"/>
    <w:rsid w:val="00A01C99"/>
    <w:rsid w:val="00A027F3"/>
    <w:rsid w:val="00A02FAD"/>
    <w:rsid w:val="00A03978"/>
    <w:rsid w:val="00A05DF3"/>
    <w:rsid w:val="00A05F1A"/>
    <w:rsid w:val="00A0670C"/>
    <w:rsid w:val="00A07229"/>
    <w:rsid w:val="00A07E08"/>
    <w:rsid w:val="00A107ED"/>
    <w:rsid w:val="00A12798"/>
    <w:rsid w:val="00A153BE"/>
    <w:rsid w:val="00A15DEE"/>
    <w:rsid w:val="00A167B5"/>
    <w:rsid w:val="00A168A6"/>
    <w:rsid w:val="00A16DBE"/>
    <w:rsid w:val="00A17C4F"/>
    <w:rsid w:val="00A20653"/>
    <w:rsid w:val="00A20A39"/>
    <w:rsid w:val="00A21013"/>
    <w:rsid w:val="00A2190A"/>
    <w:rsid w:val="00A22245"/>
    <w:rsid w:val="00A22681"/>
    <w:rsid w:val="00A238BD"/>
    <w:rsid w:val="00A23DA4"/>
    <w:rsid w:val="00A243E4"/>
    <w:rsid w:val="00A2459D"/>
    <w:rsid w:val="00A24E23"/>
    <w:rsid w:val="00A25F05"/>
    <w:rsid w:val="00A26EF0"/>
    <w:rsid w:val="00A311AE"/>
    <w:rsid w:val="00A312A6"/>
    <w:rsid w:val="00A3130E"/>
    <w:rsid w:val="00A324CF"/>
    <w:rsid w:val="00A32E8B"/>
    <w:rsid w:val="00A32ED6"/>
    <w:rsid w:val="00A344A5"/>
    <w:rsid w:val="00A346C3"/>
    <w:rsid w:val="00A42D07"/>
    <w:rsid w:val="00A443F4"/>
    <w:rsid w:val="00A450C0"/>
    <w:rsid w:val="00A45468"/>
    <w:rsid w:val="00A455F8"/>
    <w:rsid w:val="00A4791B"/>
    <w:rsid w:val="00A50A48"/>
    <w:rsid w:val="00A51242"/>
    <w:rsid w:val="00A51522"/>
    <w:rsid w:val="00A51573"/>
    <w:rsid w:val="00A51A5E"/>
    <w:rsid w:val="00A52895"/>
    <w:rsid w:val="00A53DA0"/>
    <w:rsid w:val="00A5765D"/>
    <w:rsid w:val="00A6057E"/>
    <w:rsid w:val="00A607CB"/>
    <w:rsid w:val="00A6351F"/>
    <w:rsid w:val="00A65A70"/>
    <w:rsid w:val="00A66F36"/>
    <w:rsid w:val="00A676D9"/>
    <w:rsid w:val="00A67EFC"/>
    <w:rsid w:val="00A7031E"/>
    <w:rsid w:val="00A71140"/>
    <w:rsid w:val="00A71DC7"/>
    <w:rsid w:val="00A72456"/>
    <w:rsid w:val="00A72B7B"/>
    <w:rsid w:val="00A73790"/>
    <w:rsid w:val="00A74692"/>
    <w:rsid w:val="00A75726"/>
    <w:rsid w:val="00A7618B"/>
    <w:rsid w:val="00A7640B"/>
    <w:rsid w:val="00A7778B"/>
    <w:rsid w:val="00A803BC"/>
    <w:rsid w:val="00A80969"/>
    <w:rsid w:val="00A84805"/>
    <w:rsid w:val="00A84A64"/>
    <w:rsid w:val="00A858C5"/>
    <w:rsid w:val="00A86A7C"/>
    <w:rsid w:val="00A86EA7"/>
    <w:rsid w:val="00A90BAF"/>
    <w:rsid w:val="00A91244"/>
    <w:rsid w:val="00A91778"/>
    <w:rsid w:val="00A91AA1"/>
    <w:rsid w:val="00A92776"/>
    <w:rsid w:val="00A93181"/>
    <w:rsid w:val="00A938E6"/>
    <w:rsid w:val="00A93CCF"/>
    <w:rsid w:val="00A95BD5"/>
    <w:rsid w:val="00A96F78"/>
    <w:rsid w:val="00AA1087"/>
    <w:rsid w:val="00AA2465"/>
    <w:rsid w:val="00AA25A9"/>
    <w:rsid w:val="00AA26D9"/>
    <w:rsid w:val="00AA3DEA"/>
    <w:rsid w:val="00AA468E"/>
    <w:rsid w:val="00AA51AD"/>
    <w:rsid w:val="00AA591E"/>
    <w:rsid w:val="00AA65C9"/>
    <w:rsid w:val="00AA7CAB"/>
    <w:rsid w:val="00AA7E8F"/>
    <w:rsid w:val="00AB0A32"/>
    <w:rsid w:val="00AB0E56"/>
    <w:rsid w:val="00AB3A15"/>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29"/>
    <w:rsid w:val="00AD00C5"/>
    <w:rsid w:val="00AD165F"/>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A62"/>
    <w:rsid w:val="00B20B94"/>
    <w:rsid w:val="00B23C3A"/>
    <w:rsid w:val="00B2506B"/>
    <w:rsid w:val="00B2628E"/>
    <w:rsid w:val="00B26611"/>
    <w:rsid w:val="00B266B0"/>
    <w:rsid w:val="00B26A66"/>
    <w:rsid w:val="00B27921"/>
    <w:rsid w:val="00B3000E"/>
    <w:rsid w:val="00B326A8"/>
    <w:rsid w:val="00B329EB"/>
    <w:rsid w:val="00B33508"/>
    <w:rsid w:val="00B3377E"/>
    <w:rsid w:val="00B35786"/>
    <w:rsid w:val="00B359A6"/>
    <w:rsid w:val="00B35DA4"/>
    <w:rsid w:val="00B37425"/>
    <w:rsid w:val="00B40A96"/>
    <w:rsid w:val="00B4184B"/>
    <w:rsid w:val="00B422A7"/>
    <w:rsid w:val="00B42A32"/>
    <w:rsid w:val="00B42FA6"/>
    <w:rsid w:val="00B431AE"/>
    <w:rsid w:val="00B4399E"/>
    <w:rsid w:val="00B43A16"/>
    <w:rsid w:val="00B44666"/>
    <w:rsid w:val="00B45431"/>
    <w:rsid w:val="00B45C10"/>
    <w:rsid w:val="00B45CE1"/>
    <w:rsid w:val="00B46A75"/>
    <w:rsid w:val="00B500CD"/>
    <w:rsid w:val="00B51BB0"/>
    <w:rsid w:val="00B5239C"/>
    <w:rsid w:val="00B534DF"/>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69DF"/>
    <w:rsid w:val="00B90E2A"/>
    <w:rsid w:val="00B90F2A"/>
    <w:rsid w:val="00B9198D"/>
    <w:rsid w:val="00B93008"/>
    <w:rsid w:val="00B94025"/>
    <w:rsid w:val="00B9406D"/>
    <w:rsid w:val="00B94BA7"/>
    <w:rsid w:val="00B94BE9"/>
    <w:rsid w:val="00B94E0E"/>
    <w:rsid w:val="00B97CA3"/>
    <w:rsid w:val="00BA2456"/>
    <w:rsid w:val="00BA2541"/>
    <w:rsid w:val="00BA2B80"/>
    <w:rsid w:val="00BA3894"/>
    <w:rsid w:val="00BA3D7B"/>
    <w:rsid w:val="00BA76A9"/>
    <w:rsid w:val="00BB2304"/>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5A0B"/>
    <w:rsid w:val="00BC6BE6"/>
    <w:rsid w:val="00BC70FB"/>
    <w:rsid w:val="00BC74C2"/>
    <w:rsid w:val="00BD3E68"/>
    <w:rsid w:val="00BD598A"/>
    <w:rsid w:val="00BD75B4"/>
    <w:rsid w:val="00BD7BFE"/>
    <w:rsid w:val="00BD7D14"/>
    <w:rsid w:val="00BE02B4"/>
    <w:rsid w:val="00BE0A4E"/>
    <w:rsid w:val="00BE1553"/>
    <w:rsid w:val="00BE19DC"/>
    <w:rsid w:val="00BE1E86"/>
    <w:rsid w:val="00BE4EC9"/>
    <w:rsid w:val="00BE56B1"/>
    <w:rsid w:val="00BE631E"/>
    <w:rsid w:val="00BE71F7"/>
    <w:rsid w:val="00BF0CCF"/>
    <w:rsid w:val="00BF0FC5"/>
    <w:rsid w:val="00BF10BC"/>
    <w:rsid w:val="00BF21AC"/>
    <w:rsid w:val="00BF2E53"/>
    <w:rsid w:val="00BF3133"/>
    <w:rsid w:val="00BF313D"/>
    <w:rsid w:val="00BF3669"/>
    <w:rsid w:val="00BF3C0D"/>
    <w:rsid w:val="00BF711C"/>
    <w:rsid w:val="00BF7C74"/>
    <w:rsid w:val="00C00ED8"/>
    <w:rsid w:val="00C029AC"/>
    <w:rsid w:val="00C02D6A"/>
    <w:rsid w:val="00C03309"/>
    <w:rsid w:val="00C03452"/>
    <w:rsid w:val="00C067D5"/>
    <w:rsid w:val="00C072FE"/>
    <w:rsid w:val="00C12E39"/>
    <w:rsid w:val="00C13DA5"/>
    <w:rsid w:val="00C14164"/>
    <w:rsid w:val="00C14339"/>
    <w:rsid w:val="00C15D8E"/>
    <w:rsid w:val="00C17012"/>
    <w:rsid w:val="00C178FB"/>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1CF5"/>
    <w:rsid w:val="00C520B1"/>
    <w:rsid w:val="00C522D6"/>
    <w:rsid w:val="00C5249D"/>
    <w:rsid w:val="00C5306D"/>
    <w:rsid w:val="00C54020"/>
    <w:rsid w:val="00C5406F"/>
    <w:rsid w:val="00C545C5"/>
    <w:rsid w:val="00C55566"/>
    <w:rsid w:val="00C55B1D"/>
    <w:rsid w:val="00C568FE"/>
    <w:rsid w:val="00C573E9"/>
    <w:rsid w:val="00C5749F"/>
    <w:rsid w:val="00C6038F"/>
    <w:rsid w:val="00C61498"/>
    <w:rsid w:val="00C61D4B"/>
    <w:rsid w:val="00C6225E"/>
    <w:rsid w:val="00C62B0A"/>
    <w:rsid w:val="00C63304"/>
    <w:rsid w:val="00C63F08"/>
    <w:rsid w:val="00C6528C"/>
    <w:rsid w:val="00C653DE"/>
    <w:rsid w:val="00C661E8"/>
    <w:rsid w:val="00C6648F"/>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1535"/>
    <w:rsid w:val="00C82AE9"/>
    <w:rsid w:val="00C83A51"/>
    <w:rsid w:val="00C84D39"/>
    <w:rsid w:val="00C85277"/>
    <w:rsid w:val="00C85556"/>
    <w:rsid w:val="00C85D76"/>
    <w:rsid w:val="00C864D4"/>
    <w:rsid w:val="00C873AC"/>
    <w:rsid w:val="00C87A1A"/>
    <w:rsid w:val="00C87B19"/>
    <w:rsid w:val="00C87D0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B0380"/>
    <w:rsid w:val="00CB09DA"/>
    <w:rsid w:val="00CB0BD9"/>
    <w:rsid w:val="00CB1CAC"/>
    <w:rsid w:val="00CB1D87"/>
    <w:rsid w:val="00CB1DE8"/>
    <w:rsid w:val="00CB1E3B"/>
    <w:rsid w:val="00CB1F1D"/>
    <w:rsid w:val="00CB4212"/>
    <w:rsid w:val="00CB4C59"/>
    <w:rsid w:val="00CB600D"/>
    <w:rsid w:val="00CB6934"/>
    <w:rsid w:val="00CB71F8"/>
    <w:rsid w:val="00CC0202"/>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51BE"/>
    <w:rsid w:val="00CE6428"/>
    <w:rsid w:val="00CE6F0F"/>
    <w:rsid w:val="00CE7C7C"/>
    <w:rsid w:val="00CE7FE8"/>
    <w:rsid w:val="00CF002F"/>
    <w:rsid w:val="00CF0246"/>
    <w:rsid w:val="00CF0C02"/>
    <w:rsid w:val="00CF1899"/>
    <w:rsid w:val="00CF2483"/>
    <w:rsid w:val="00CF24E2"/>
    <w:rsid w:val="00CF321D"/>
    <w:rsid w:val="00CF381E"/>
    <w:rsid w:val="00CF393D"/>
    <w:rsid w:val="00CF4ABD"/>
    <w:rsid w:val="00CF4B18"/>
    <w:rsid w:val="00CF5A53"/>
    <w:rsid w:val="00CF5D28"/>
    <w:rsid w:val="00CF6942"/>
    <w:rsid w:val="00CF6F1E"/>
    <w:rsid w:val="00D001F9"/>
    <w:rsid w:val="00D0036E"/>
    <w:rsid w:val="00D00BB7"/>
    <w:rsid w:val="00D01EAD"/>
    <w:rsid w:val="00D02C62"/>
    <w:rsid w:val="00D035B9"/>
    <w:rsid w:val="00D060FF"/>
    <w:rsid w:val="00D064E8"/>
    <w:rsid w:val="00D06572"/>
    <w:rsid w:val="00D065CD"/>
    <w:rsid w:val="00D0751B"/>
    <w:rsid w:val="00D07D93"/>
    <w:rsid w:val="00D11FA6"/>
    <w:rsid w:val="00D12325"/>
    <w:rsid w:val="00D14487"/>
    <w:rsid w:val="00D14DBB"/>
    <w:rsid w:val="00D15E7E"/>
    <w:rsid w:val="00D162EF"/>
    <w:rsid w:val="00D20016"/>
    <w:rsid w:val="00D207A7"/>
    <w:rsid w:val="00D20CD6"/>
    <w:rsid w:val="00D20E00"/>
    <w:rsid w:val="00D21771"/>
    <w:rsid w:val="00D21DBE"/>
    <w:rsid w:val="00D2279F"/>
    <w:rsid w:val="00D22AF1"/>
    <w:rsid w:val="00D22E93"/>
    <w:rsid w:val="00D242DA"/>
    <w:rsid w:val="00D25BD5"/>
    <w:rsid w:val="00D26448"/>
    <w:rsid w:val="00D264CE"/>
    <w:rsid w:val="00D26670"/>
    <w:rsid w:val="00D27137"/>
    <w:rsid w:val="00D27B8B"/>
    <w:rsid w:val="00D30DD8"/>
    <w:rsid w:val="00D31115"/>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6111"/>
    <w:rsid w:val="00D47C16"/>
    <w:rsid w:val="00D50104"/>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4845"/>
    <w:rsid w:val="00D650B5"/>
    <w:rsid w:val="00D65D78"/>
    <w:rsid w:val="00D66727"/>
    <w:rsid w:val="00D67BC5"/>
    <w:rsid w:val="00D7021B"/>
    <w:rsid w:val="00D70D33"/>
    <w:rsid w:val="00D7158F"/>
    <w:rsid w:val="00D73077"/>
    <w:rsid w:val="00D736A2"/>
    <w:rsid w:val="00D73C57"/>
    <w:rsid w:val="00D742FF"/>
    <w:rsid w:val="00D74875"/>
    <w:rsid w:val="00D758B3"/>
    <w:rsid w:val="00D76ADC"/>
    <w:rsid w:val="00D77413"/>
    <w:rsid w:val="00D7787C"/>
    <w:rsid w:val="00D81F10"/>
    <w:rsid w:val="00D8201E"/>
    <w:rsid w:val="00D822EC"/>
    <w:rsid w:val="00D8303C"/>
    <w:rsid w:val="00D84A57"/>
    <w:rsid w:val="00D84C3B"/>
    <w:rsid w:val="00D864F8"/>
    <w:rsid w:val="00D874DF"/>
    <w:rsid w:val="00D87A12"/>
    <w:rsid w:val="00D92879"/>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50CE"/>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149"/>
    <w:rsid w:val="00DF23CA"/>
    <w:rsid w:val="00DF2929"/>
    <w:rsid w:val="00DF316A"/>
    <w:rsid w:val="00DF3B76"/>
    <w:rsid w:val="00DF4359"/>
    <w:rsid w:val="00DF4C1A"/>
    <w:rsid w:val="00DF6E75"/>
    <w:rsid w:val="00DF775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4A3E"/>
    <w:rsid w:val="00E16463"/>
    <w:rsid w:val="00E239D1"/>
    <w:rsid w:val="00E25B34"/>
    <w:rsid w:val="00E26727"/>
    <w:rsid w:val="00E26970"/>
    <w:rsid w:val="00E27791"/>
    <w:rsid w:val="00E30F2D"/>
    <w:rsid w:val="00E319DB"/>
    <w:rsid w:val="00E31AFC"/>
    <w:rsid w:val="00E331BF"/>
    <w:rsid w:val="00E3409E"/>
    <w:rsid w:val="00E34F76"/>
    <w:rsid w:val="00E35725"/>
    <w:rsid w:val="00E37BE5"/>
    <w:rsid w:val="00E41534"/>
    <w:rsid w:val="00E41A27"/>
    <w:rsid w:val="00E41E2F"/>
    <w:rsid w:val="00E42910"/>
    <w:rsid w:val="00E430C7"/>
    <w:rsid w:val="00E4608B"/>
    <w:rsid w:val="00E464EC"/>
    <w:rsid w:val="00E46E60"/>
    <w:rsid w:val="00E46FF0"/>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3AD0"/>
    <w:rsid w:val="00E74104"/>
    <w:rsid w:val="00E7473C"/>
    <w:rsid w:val="00E74F5D"/>
    <w:rsid w:val="00E75FD3"/>
    <w:rsid w:val="00E76034"/>
    <w:rsid w:val="00E80440"/>
    <w:rsid w:val="00E80515"/>
    <w:rsid w:val="00E817E0"/>
    <w:rsid w:val="00E819FB"/>
    <w:rsid w:val="00E82AE8"/>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4EC9"/>
    <w:rsid w:val="00EA54D5"/>
    <w:rsid w:val="00EA55C7"/>
    <w:rsid w:val="00EA5E0F"/>
    <w:rsid w:val="00EA6103"/>
    <w:rsid w:val="00EA6FE4"/>
    <w:rsid w:val="00EA7723"/>
    <w:rsid w:val="00EA7F4C"/>
    <w:rsid w:val="00EB1D47"/>
    <w:rsid w:val="00EB2055"/>
    <w:rsid w:val="00EB2146"/>
    <w:rsid w:val="00EB2317"/>
    <w:rsid w:val="00EB279B"/>
    <w:rsid w:val="00EB2ABB"/>
    <w:rsid w:val="00EB55CA"/>
    <w:rsid w:val="00EB584C"/>
    <w:rsid w:val="00EB5D88"/>
    <w:rsid w:val="00EB7307"/>
    <w:rsid w:val="00EC14B0"/>
    <w:rsid w:val="00EC204E"/>
    <w:rsid w:val="00EC220F"/>
    <w:rsid w:val="00EC249E"/>
    <w:rsid w:val="00EC2966"/>
    <w:rsid w:val="00EC2CFF"/>
    <w:rsid w:val="00EC5F2F"/>
    <w:rsid w:val="00EC651E"/>
    <w:rsid w:val="00EC692E"/>
    <w:rsid w:val="00EC745E"/>
    <w:rsid w:val="00EC7EAF"/>
    <w:rsid w:val="00ED05D0"/>
    <w:rsid w:val="00ED1759"/>
    <w:rsid w:val="00ED27C3"/>
    <w:rsid w:val="00ED2B21"/>
    <w:rsid w:val="00ED33AE"/>
    <w:rsid w:val="00ED3775"/>
    <w:rsid w:val="00ED4A6D"/>
    <w:rsid w:val="00ED5692"/>
    <w:rsid w:val="00ED6D4A"/>
    <w:rsid w:val="00ED738C"/>
    <w:rsid w:val="00ED7918"/>
    <w:rsid w:val="00ED7FD3"/>
    <w:rsid w:val="00EE16F6"/>
    <w:rsid w:val="00EE2260"/>
    <w:rsid w:val="00EE3663"/>
    <w:rsid w:val="00EE41C4"/>
    <w:rsid w:val="00EE4A40"/>
    <w:rsid w:val="00EE619C"/>
    <w:rsid w:val="00EE76A9"/>
    <w:rsid w:val="00EE799E"/>
    <w:rsid w:val="00EE7B5A"/>
    <w:rsid w:val="00EE7C7E"/>
    <w:rsid w:val="00EE7CA8"/>
    <w:rsid w:val="00EE7FA7"/>
    <w:rsid w:val="00EF1093"/>
    <w:rsid w:val="00EF1FCB"/>
    <w:rsid w:val="00EF21C3"/>
    <w:rsid w:val="00EF2E6B"/>
    <w:rsid w:val="00EF44F4"/>
    <w:rsid w:val="00F0030E"/>
    <w:rsid w:val="00F00AC9"/>
    <w:rsid w:val="00F00CD1"/>
    <w:rsid w:val="00F01E6B"/>
    <w:rsid w:val="00F0241C"/>
    <w:rsid w:val="00F05759"/>
    <w:rsid w:val="00F10CB9"/>
    <w:rsid w:val="00F110D5"/>
    <w:rsid w:val="00F12351"/>
    <w:rsid w:val="00F12A21"/>
    <w:rsid w:val="00F1420E"/>
    <w:rsid w:val="00F143A1"/>
    <w:rsid w:val="00F149D1"/>
    <w:rsid w:val="00F16739"/>
    <w:rsid w:val="00F16DE2"/>
    <w:rsid w:val="00F17C5F"/>
    <w:rsid w:val="00F2052B"/>
    <w:rsid w:val="00F210C7"/>
    <w:rsid w:val="00F213FF"/>
    <w:rsid w:val="00F2256F"/>
    <w:rsid w:val="00F2260F"/>
    <w:rsid w:val="00F24079"/>
    <w:rsid w:val="00F242AD"/>
    <w:rsid w:val="00F247F2"/>
    <w:rsid w:val="00F252A8"/>
    <w:rsid w:val="00F2608D"/>
    <w:rsid w:val="00F265F7"/>
    <w:rsid w:val="00F27FA6"/>
    <w:rsid w:val="00F30221"/>
    <w:rsid w:val="00F32BFF"/>
    <w:rsid w:val="00F33DC8"/>
    <w:rsid w:val="00F34444"/>
    <w:rsid w:val="00F35E5A"/>
    <w:rsid w:val="00F360A6"/>
    <w:rsid w:val="00F4065A"/>
    <w:rsid w:val="00F40F19"/>
    <w:rsid w:val="00F4275C"/>
    <w:rsid w:val="00F45693"/>
    <w:rsid w:val="00F45A86"/>
    <w:rsid w:val="00F474C7"/>
    <w:rsid w:val="00F47801"/>
    <w:rsid w:val="00F47983"/>
    <w:rsid w:val="00F5170F"/>
    <w:rsid w:val="00F52339"/>
    <w:rsid w:val="00F5277A"/>
    <w:rsid w:val="00F52876"/>
    <w:rsid w:val="00F532E8"/>
    <w:rsid w:val="00F537FF"/>
    <w:rsid w:val="00F560FE"/>
    <w:rsid w:val="00F56EF6"/>
    <w:rsid w:val="00F57215"/>
    <w:rsid w:val="00F57B90"/>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899"/>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0DD6"/>
    <w:rsid w:val="00F90DFA"/>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B35"/>
    <w:rsid w:val="00FA6E7F"/>
    <w:rsid w:val="00FA6EF4"/>
    <w:rsid w:val="00FA7114"/>
    <w:rsid w:val="00FB0826"/>
    <w:rsid w:val="00FB1581"/>
    <w:rsid w:val="00FB2379"/>
    <w:rsid w:val="00FB4407"/>
    <w:rsid w:val="00FB4B8A"/>
    <w:rsid w:val="00FB5152"/>
    <w:rsid w:val="00FB680E"/>
    <w:rsid w:val="00FC0065"/>
    <w:rsid w:val="00FC15E7"/>
    <w:rsid w:val="00FC33E0"/>
    <w:rsid w:val="00FC3AEE"/>
    <w:rsid w:val="00FC4956"/>
    <w:rsid w:val="00FC611F"/>
    <w:rsid w:val="00FC6238"/>
    <w:rsid w:val="00FC78AD"/>
    <w:rsid w:val="00FD0D70"/>
    <w:rsid w:val="00FD1613"/>
    <w:rsid w:val="00FD1D37"/>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2398"/>
    <w:rsid w:val="00FE2435"/>
    <w:rsid w:val="00FE515A"/>
    <w:rsid w:val="00FE5624"/>
    <w:rsid w:val="00FE5D2C"/>
    <w:rsid w:val="00FE5FBF"/>
    <w:rsid w:val="00FE6C25"/>
    <w:rsid w:val="00FE72F0"/>
    <w:rsid w:val="00FF033A"/>
    <w:rsid w:val="00FF035A"/>
    <w:rsid w:val="00FF0964"/>
    <w:rsid w:val="00FF16F2"/>
    <w:rsid w:val="00FF1D24"/>
    <w:rsid w:val="00FF2B42"/>
    <w:rsid w:val="00FF3B7F"/>
    <w:rsid w:val="00FF5CDC"/>
    <w:rsid w:val="00FF6822"/>
    <w:rsid w:val="00FF6839"/>
    <w:rsid w:val="00FF73D0"/>
    <w:rsid w:val="5386706C"/>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771E04"/>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926568375">
          <w:marLeft w:val="1296"/>
          <w:marRight w:val="0"/>
          <w:marTop w:val="0"/>
          <w:marBottom w:val="0"/>
          <w:divBdr>
            <w:top w:val="none" w:sz="0" w:space="0" w:color="auto"/>
            <w:left w:val="none" w:sz="0" w:space="0" w:color="auto"/>
            <w:bottom w:val="none" w:sz="0" w:space="0" w:color="auto"/>
            <w:right w:val="none" w:sz="0" w:space="0" w:color="auto"/>
          </w:divBdr>
        </w:div>
        <w:div w:id="1350793139">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5AIRPNAIUNRU-1830940522-4207</_dlc_DocId>
    <_dlc_DocIdUrl xmlns="71c5aaf6-e6ce-465b-b873-5148d2a4c105">
      <Url>https://nokia.sharepoint.com/sites/c5g/5gradio/_layouts/15/DocIdRedir.aspx?ID=5AIRPNAIUNRU-1830940522-4207</Url>
      <Description>5AIRPNAIUNRU-1830940522-4207</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3b34c8f0-1ef5-4d1e-bb66-517ce7fe7356"/>
    <ds:schemaRef ds:uri="http://purl.org/dc/terms/"/>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ebabf6ce-2443-438c-9946-ecc878e7654a"/>
    <ds:schemaRef ds:uri="95d2e41d-1f11-4347-bb1c-11d6a32975dd"/>
    <ds:schemaRef ds:uri="71c5aaf6-e6ce-465b-b873-5148d2a4c105"/>
    <ds:schemaRef ds:uri="http://purl.org/dc/elements/1.1/"/>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5.xml><?xml version="1.0" encoding="utf-8"?>
<ds:datastoreItem xmlns:ds="http://schemas.openxmlformats.org/officeDocument/2006/customXml" ds:itemID="{53322331-61C5-45C6-B6B5-2F72A36C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5075B2-0F18-46E8-936E-BBAFE641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7</Pages>
  <Words>2361</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cp:revision>
  <cp:lastPrinted>2016-06-20T11:35:00Z</cp:lastPrinted>
  <dcterms:created xsi:type="dcterms:W3CDTF">2018-11-01T12:31:00Z</dcterms:created>
  <dcterms:modified xsi:type="dcterms:W3CDTF">2018-11-01T16:04:00Z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b1770fd7-2251-41d9-9467-7c698406d653</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